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E75F7" w14:textId="45B8EF83" w:rsidR="00585F4B" w:rsidRDefault="00585F4B" w:rsidP="00585F4B">
      <w:pPr>
        <w:pStyle w:val="CRCoverPage"/>
        <w:tabs>
          <w:tab w:val="right" w:pos="9639"/>
        </w:tabs>
        <w:spacing w:after="0"/>
        <w:rPr>
          <w:rFonts w:cs="Arial"/>
          <w:b/>
          <w:sz w:val="24"/>
          <w:lang w:val="en-US" w:eastAsia="zh-CN"/>
        </w:rPr>
      </w:pPr>
      <w:bookmarkStart w:id="0" w:name="_Toc21340927"/>
      <w:bookmarkStart w:id="1" w:name="_Toc29805375"/>
      <w:bookmarkStart w:id="2" w:name="_Toc36456584"/>
      <w:bookmarkStart w:id="3" w:name="_Toc36469682"/>
      <w:bookmarkStart w:id="4" w:name="_Toc37254091"/>
      <w:bookmarkStart w:id="5" w:name="_Toc37322948"/>
      <w:bookmarkStart w:id="6" w:name="_Toc37324354"/>
      <w:bookmarkStart w:id="7" w:name="_Toc45889877"/>
      <w:bookmarkStart w:id="8" w:name="_Toc52196549"/>
      <w:bookmarkStart w:id="9" w:name="_Toc52197529"/>
      <w:bookmarkStart w:id="10" w:name="_Toc53173252"/>
      <w:bookmarkStart w:id="11" w:name="_Toc53173621"/>
      <w:bookmarkStart w:id="12" w:name="_Toc61119623"/>
      <w:bookmarkStart w:id="13" w:name="_Toc61120005"/>
      <w:bookmarkStart w:id="14" w:name="_Toc67926067"/>
      <w:bookmarkStart w:id="15" w:name="_Toc75273705"/>
      <w:bookmarkStart w:id="16" w:name="_Toc76510605"/>
      <w:bookmarkStart w:id="17" w:name="_Toc83129762"/>
      <w:bookmarkStart w:id="18" w:name="_Toc90591294"/>
      <w:bookmarkStart w:id="19" w:name="_Toc98864329"/>
      <w:bookmarkStart w:id="20" w:name="_Toc99733578"/>
      <w:bookmarkStart w:id="21" w:name="_Toc106577483"/>
      <w:bookmarkStart w:id="22" w:name="_Toc114537234"/>
      <w:bookmarkStart w:id="23" w:name="_Toc115257502"/>
      <w:bookmarkStart w:id="24" w:name="_Toc123086822"/>
      <w:bookmarkStart w:id="25" w:name="_Toc124296146"/>
      <w:bookmarkStart w:id="26" w:name="_Toc124296616"/>
      <w:bookmarkStart w:id="27" w:name="_Toc130572433"/>
      <w:bookmarkStart w:id="28" w:name="_Toc131708432"/>
      <w:r>
        <w:rPr>
          <w:rFonts w:cs="Arial"/>
          <w:b/>
          <w:sz w:val="24"/>
          <w:lang w:val="en-US" w:eastAsia="zh-CN"/>
        </w:rPr>
        <w:t>3GPP TSG-RAN WG4 Meeting #107</w:t>
      </w:r>
      <w:r>
        <w:rPr>
          <w:b/>
          <w:i/>
          <w:sz w:val="28"/>
        </w:rPr>
        <w:tab/>
      </w:r>
      <w:r w:rsidRPr="006F3633">
        <w:rPr>
          <w:rFonts w:cs="Arial"/>
          <w:b/>
          <w:sz w:val="24"/>
          <w:lang w:val="en-US" w:eastAsia="zh-CN"/>
        </w:rPr>
        <w:t>R4-2</w:t>
      </w:r>
      <w:r>
        <w:rPr>
          <w:rFonts w:cs="Arial"/>
          <w:b/>
          <w:sz w:val="24"/>
          <w:lang w:val="en-US" w:eastAsia="zh-CN"/>
        </w:rPr>
        <w:t>3</w:t>
      </w:r>
      <w:r w:rsidR="00A7086A">
        <w:rPr>
          <w:rFonts w:cs="Arial"/>
          <w:b/>
          <w:sz w:val="24"/>
          <w:lang w:val="en-US" w:eastAsia="zh-CN"/>
        </w:rPr>
        <w:t>10258</w:t>
      </w:r>
    </w:p>
    <w:p w14:paraId="4B603F53" w14:textId="5F47C330" w:rsidR="00585F4B" w:rsidRPr="00963435" w:rsidRDefault="00585F4B" w:rsidP="00585F4B">
      <w:pPr>
        <w:pStyle w:val="Header"/>
        <w:tabs>
          <w:tab w:val="left" w:pos="2160"/>
        </w:tabs>
        <w:ind w:left="2127" w:hanging="2127"/>
        <w:jc w:val="both"/>
        <w:rPr>
          <w:rFonts w:cs="Arial"/>
          <w:sz w:val="24"/>
        </w:rPr>
      </w:pPr>
      <w:r>
        <w:rPr>
          <w:rFonts w:cs="Arial"/>
          <w:sz w:val="24"/>
          <w:szCs w:val="24"/>
          <w:lang w:eastAsia="zh-CN"/>
        </w:rPr>
        <w:t>Incheon, Republic of Korea</w:t>
      </w:r>
      <w:r w:rsidRPr="00062030">
        <w:rPr>
          <w:rFonts w:cs="Arial"/>
          <w:sz w:val="24"/>
          <w:szCs w:val="24"/>
          <w:lang w:eastAsia="zh-CN"/>
        </w:rPr>
        <w:t xml:space="preserve">, </w:t>
      </w:r>
      <w:r>
        <w:rPr>
          <w:rFonts w:cs="Arial"/>
          <w:sz w:val="24"/>
          <w:szCs w:val="24"/>
          <w:lang w:eastAsia="zh-CN"/>
        </w:rPr>
        <w:t xml:space="preserve">May </w:t>
      </w:r>
      <w:r w:rsidRPr="00062030">
        <w:rPr>
          <w:rFonts w:cs="Arial"/>
          <w:sz w:val="24"/>
          <w:szCs w:val="24"/>
          <w:lang w:eastAsia="zh-CN"/>
        </w:rPr>
        <w:t>1</w:t>
      </w:r>
      <w:r>
        <w:rPr>
          <w:rFonts w:cs="Arial"/>
          <w:sz w:val="24"/>
          <w:szCs w:val="24"/>
          <w:lang w:eastAsia="zh-CN"/>
        </w:rPr>
        <w:t>2</w:t>
      </w:r>
      <w:r w:rsidRPr="00062030">
        <w:rPr>
          <w:rFonts w:cs="Arial"/>
          <w:sz w:val="24"/>
          <w:szCs w:val="24"/>
          <w:lang w:eastAsia="zh-CN"/>
        </w:rPr>
        <w:t xml:space="preserve"> –</w:t>
      </w:r>
      <w:r>
        <w:rPr>
          <w:rFonts w:cs="Arial"/>
          <w:sz w:val="24"/>
          <w:szCs w:val="24"/>
          <w:lang w:eastAsia="zh-CN"/>
        </w:rPr>
        <w:t xml:space="preserve"> </w:t>
      </w:r>
      <w:r w:rsidRPr="00062030">
        <w:rPr>
          <w:rFonts w:cs="Arial"/>
          <w:sz w:val="24"/>
          <w:szCs w:val="24"/>
          <w:lang w:eastAsia="zh-CN"/>
        </w:rPr>
        <w:t>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4B" w14:paraId="728C1B19" w14:textId="77777777">
        <w:tc>
          <w:tcPr>
            <w:tcW w:w="9641" w:type="dxa"/>
            <w:gridSpan w:val="9"/>
            <w:tcBorders>
              <w:top w:val="single" w:sz="4" w:space="0" w:color="auto"/>
              <w:left w:val="single" w:sz="4" w:space="0" w:color="auto"/>
              <w:right w:val="single" w:sz="4" w:space="0" w:color="auto"/>
            </w:tcBorders>
          </w:tcPr>
          <w:p w14:paraId="466A2EA4" w14:textId="77777777" w:rsidR="00585F4B" w:rsidRDefault="00585F4B">
            <w:pPr>
              <w:pStyle w:val="CRCoverPage"/>
              <w:spacing w:after="0"/>
              <w:jc w:val="right"/>
              <w:rPr>
                <w:i/>
                <w:noProof/>
              </w:rPr>
            </w:pPr>
            <w:r>
              <w:rPr>
                <w:i/>
                <w:noProof/>
                <w:sz w:val="14"/>
              </w:rPr>
              <w:t>CR-Form-v12.2</w:t>
            </w:r>
          </w:p>
        </w:tc>
      </w:tr>
      <w:tr w:rsidR="00585F4B" w14:paraId="6F4F7118" w14:textId="77777777">
        <w:tc>
          <w:tcPr>
            <w:tcW w:w="9641" w:type="dxa"/>
            <w:gridSpan w:val="9"/>
            <w:tcBorders>
              <w:left w:val="single" w:sz="4" w:space="0" w:color="auto"/>
              <w:right w:val="single" w:sz="4" w:space="0" w:color="auto"/>
            </w:tcBorders>
          </w:tcPr>
          <w:p w14:paraId="03F87FE7" w14:textId="77777777" w:rsidR="00585F4B" w:rsidRDefault="00585F4B">
            <w:pPr>
              <w:pStyle w:val="CRCoverPage"/>
              <w:spacing w:after="0"/>
              <w:jc w:val="center"/>
              <w:rPr>
                <w:noProof/>
              </w:rPr>
            </w:pPr>
            <w:r>
              <w:rPr>
                <w:b/>
                <w:noProof/>
                <w:sz w:val="32"/>
              </w:rPr>
              <w:t>CHANGE REQUEST</w:t>
            </w:r>
          </w:p>
        </w:tc>
      </w:tr>
      <w:tr w:rsidR="00585F4B" w14:paraId="40664E23" w14:textId="77777777">
        <w:tc>
          <w:tcPr>
            <w:tcW w:w="9641" w:type="dxa"/>
            <w:gridSpan w:val="9"/>
            <w:tcBorders>
              <w:left w:val="single" w:sz="4" w:space="0" w:color="auto"/>
              <w:right w:val="single" w:sz="4" w:space="0" w:color="auto"/>
            </w:tcBorders>
          </w:tcPr>
          <w:p w14:paraId="55B29E0D" w14:textId="77777777" w:rsidR="00585F4B" w:rsidRDefault="00585F4B">
            <w:pPr>
              <w:pStyle w:val="CRCoverPage"/>
              <w:spacing w:after="0"/>
              <w:rPr>
                <w:noProof/>
                <w:sz w:val="8"/>
                <w:szCs w:val="8"/>
              </w:rPr>
            </w:pPr>
          </w:p>
        </w:tc>
      </w:tr>
      <w:tr w:rsidR="00585F4B" w14:paraId="01AB2CAF" w14:textId="77777777">
        <w:tc>
          <w:tcPr>
            <w:tcW w:w="142" w:type="dxa"/>
            <w:tcBorders>
              <w:left w:val="single" w:sz="4" w:space="0" w:color="auto"/>
            </w:tcBorders>
          </w:tcPr>
          <w:p w14:paraId="2FD06065" w14:textId="77777777" w:rsidR="00585F4B" w:rsidRDefault="00585F4B">
            <w:pPr>
              <w:pStyle w:val="CRCoverPage"/>
              <w:spacing w:after="0"/>
              <w:jc w:val="right"/>
              <w:rPr>
                <w:noProof/>
              </w:rPr>
            </w:pPr>
          </w:p>
        </w:tc>
        <w:tc>
          <w:tcPr>
            <w:tcW w:w="1559" w:type="dxa"/>
            <w:shd w:val="pct30" w:color="FFFF00" w:fill="auto"/>
          </w:tcPr>
          <w:p w14:paraId="680EC7B3" w14:textId="77777777" w:rsidR="00585F4B" w:rsidRPr="00585F4B" w:rsidRDefault="00585F4B">
            <w:pPr>
              <w:pStyle w:val="CRCoverPage"/>
              <w:spacing w:after="0"/>
              <w:jc w:val="center"/>
              <w:rPr>
                <w:noProof/>
                <w:sz w:val="28"/>
              </w:rPr>
            </w:pPr>
            <w:r w:rsidRPr="00585F4B">
              <w:rPr>
                <w:noProof/>
                <w:sz w:val="28"/>
              </w:rPr>
              <w:t>38.</w:t>
            </w:r>
            <w:r>
              <w:rPr>
                <w:noProof/>
                <w:sz w:val="28"/>
              </w:rPr>
              <w:t>101-2</w:t>
            </w:r>
          </w:p>
        </w:tc>
        <w:tc>
          <w:tcPr>
            <w:tcW w:w="709" w:type="dxa"/>
          </w:tcPr>
          <w:p w14:paraId="1A100309" w14:textId="77777777" w:rsidR="00585F4B" w:rsidRDefault="00585F4B">
            <w:pPr>
              <w:pStyle w:val="CRCoverPage"/>
              <w:spacing w:after="0"/>
              <w:jc w:val="center"/>
              <w:rPr>
                <w:noProof/>
              </w:rPr>
            </w:pPr>
            <w:r>
              <w:rPr>
                <w:b/>
                <w:noProof/>
                <w:sz w:val="28"/>
              </w:rPr>
              <w:t>CR</w:t>
            </w:r>
          </w:p>
        </w:tc>
        <w:tc>
          <w:tcPr>
            <w:tcW w:w="1276" w:type="dxa"/>
            <w:shd w:val="pct30" w:color="FFFF00" w:fill="auto"/>
          </w:tcPr>
          <w:p w14:paraId="73511E0C" w14:textId="77777777" w:rsidR="00585F4B" w:rsidRPr="00410371" w:rsidRDefault="00585F4B">
            <w:pPr>
              <w:pStyle w:val="CRCoverPage"/>
              <w:spacing w:after="0"/>
              <w:rPr>
                <w:noProof/>
              </w:rPr>
            </w:pPr>
          </w:p>
        </w:tc>
        <w:tc>
          <w:tcPr>
            <w:tcW w:w="709" w:type="dxa"/>
          </w:tcPr>
          <w:p w14:paraId="09FAB1E4" w14:textId="77777777" w:rsidR="00585F4B" w:rsidRDefault="00585F4B">
            <w:pPr>
              <w:pStyle w:val="CRCoverPage"/>
              <w:tabs>
                <w:tab w:val="right" w:pos="625"/>
              </w:tabs>
              <w:spacing w:after="0"/>
              <w:jc w:val="center"/>
              <w:rPr>
                <w:noProof/>
              </w:rPr>
            </w:pPr>
            <w:r>
              <w:rPr>
                <w:b/>
                <w:bCs/>
                <w:noProof/>
                <w:sz w:val="28"/>
              </w:rPr>
              <w:t>rev</w:t>
            </w:r>
          </w:p>
        </w:tc>
        <w:tc>
          <w:tcPr>
            <w:tcW w:w="992" w:type="dxa"/>
            <w:shd w:val="pct30" w:color="FFFF00" w:fill="auto"/>
          </w:tcPr>
          <w:p w14:paraId="7187314C" w14:textId="77777777" w:rsidR="00585F4B" w:rsidRPr="00410371" w:rsidRDefault="00585F4B">
            <w:pPr>
              <w:pStyle w:val="CRCoverPage"/>
              <w:spacing w:after="0"/>
              <w:jc w:val="center"/>
              <w:rPr>
                <w:b/>
                <w:noProof/>
              </w:rPr>
            </w:pPr>
          </w:p>
        </w:tc>
        <w:tc>
          <w:tcPr>
            <w:tcW w:w="2410" w:type="dxa"/>
          </w:tcPr>
          <w:p w14:paraId="6A7B16A9" w14:textId="77777777" w:rsidR="00585F4B" w:rsidRDefault="00585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13A86" w14:textId="77777777" w:rsidR="00585F4B" w:rsidRPr="00410371" w:rsidRDefault="00585F4B">
            <w:pPr>
              <w:pStyle w:val="CRCoverPage"/>
              <w:spacing w:after="0"/>
              <w:jc w:val="center"/>
              <w:rPr>
                <w:noProof/>
                <w:sz w:val="28"/>
              </w:rPr>
            </w:pPr>
            <w:r>
              <w:rPr>
                <w:noProof/>
                <w:sz w:val="28"/>
              </w:rPr>
              <w:t>18.</w:t>
            </w:r>
            <w:r w:rsidRPr="001C3173">
              <w:rPr>
                <w:noProof/>
                <w:color w:val="000000" w:themeColor="text1"/>
                <w:sz w:val="28"/>
              </w:rPr>
              <w:t>1</w:t>
            </w:r>
            <w:r>
              <w:rPr>
                <w:noProof/>
                <w:sz w:val="28"/>
              </w:rPr>
              <w:t>.0</w:t>
            </w:r>
          </w:p>
        </w:tc>
        <w:tc>
          <w:tcPr>
            <w:tcW w:w="143" w:type="dxa"/>
            <w:tcBorders>
              <w:right w:val="single" w:sz="4" w:space="0" w:color="auto"/>
            </w:tcBorders>
          </w:tcPr>
          <w:p w14:paraId="08CED417" w14:textId="77777777" w:rsidR="00585F4B" w:rsidRDefault="00585F4B">
            <w:pPr>
              <w:pStyle w:val="CRCoverPage"/>
              <w:spacing w:after="0"/>
              <w:rPr>
                <w:noProof/>
              </w:rPr>
            </w:pPr>
          </w:p>
        </w:tc>
      </w:tr>
      <w:tr w:rsidR="00585F4B" w14:paraId="40795DF6" w14:textId="77777777">
        <w:tc>
          <w:tcPr>
            <w:tcW w:w="9641" w:type="dxa"/>
            <w:gridSpan w:val="9"/>
            <w:tcBorders>
              <w:left w:val="single" w:sz="4" w:space="0" w:color="auto"/>
              <w:right w:val="single" w:sz="4" w:space="0" w:color="auto"/>
            </w:tcBorders>
          </w:tcPr>
          <w:p w14:paraId="1EDDDD24" w14:textId="77777777" w:rsidR="00585F4B" w:rsidRDefault="00585F4B">
            <w:pPr>
              <w:pStyle w:val="CRCoverPage"/>
              <w:spacing w:after="0"/>
              <w:rPr>
                <w:noProof/>
              </w:rPr>
            </w:pPr>
          </w:p>
        </w:tc>
      </w:tr>
      <w:tr w:rsidR="00585F4B" w14:paraId="775898E8" w14:textId="77777777">
        <w:tc>
          <w:tcPr>
            <w:tcW w:w="9641" w:type="dxa"/>
            <w:gridSpan w:val="9"/>
            <w:tcBorders>
              <w:top w:val="single" w:sz="4" w:space="0" w:color="auto"/>
            </w:tcBorders>
          </w:tcPr>
          <w:p w14:paraId="0B167379" w14:textId="77777777" w:rsidR="00585F4B" w:rsidRPr="00F25D98" w:rsidRDefault="00585F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5F4B" w14:paraId="18C8E23E" w14:textId="77777777">
        <w:tc>
          <w:tcPr>
            <w:tcW w:w="9641" w:type="dxa"/>
            <w:gridSpan w:val="9"/>
          </w:tcPr>
          <w:p w14:paraId="1CEF0614" w14:textId="77777777" w:rsidR="00585F4B" w:rsidRDefault="00585F4B">
            <w:pPr>
              <w:pStyle w:val="CRCoverPage"/>
              <w:spacing w:after="0"/>
              <w:rPr>
                <w:noProof/>
                <w:sz w:val="8"/>
                <w:szCs w:val="8"/>
              </w:rPr>
            </w:pPr>
          </w:p>
        </w:tc>
      </w:tr>
    </w:tbl>
    <w:p w14:paraId="6D9C281B" w14:textId="77777777" w:rsidR="00585F4B" w:rsidRDefault="00585F4B" w:rsidP="00585F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4B" w14:paraId="09540BDD" w14:textId="77777777">
        <w:tc>
          <w:tcPr>
            <w:tcW w:w="2835" w:type="dxa"/>
          </w:tcPr>
          <w:p w14:paraId="1ABB8DDF" w14:textId="77777777" w:rsidR="00585F4B" w:rsidRDefault="00585F4B">
            <w:pPr>
              <w:pStyle w:val="CRCoverPage"/>
              <w:tabs>
                <w:tab w:val="right" w:pos="2751"/>
              </w:tabs>
              <w:spacing w:after="0"/>
              <w:rPr>
                <w:b/>
                <w:i/>
                <w:noProof/>
              </w:rPr>
            </w:pPr>
            <w:r>
              <w:rPr>
                <w:b/>
                <w:i/>
                <w:noProof/>
              </w:rPr>
              <w:t>Proposed change affects:</w:t>
            </w:r>
          </w:p>
        </w:tc>
        <w:tc>
          <w:tcPr>
            <w:tcW w:w="1418" w:type="dxa"/>
          </w:tcPr>
          <w:p w14:paraId="283E5371" w14:textId="77777777" w:rsidR="00585F4B" w:rsidRDefault="0058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EF10" w14:textId="77777777" w:rsidR="00585F4B" w:rsidRDefault="00585F4B">
            <w:pPr>
              <w:pStyle w:val="CRCoverPage"/>
              <w:spacing w:after="0"/>
              <w:jc w:val="center"/>
              <w:rPr>
                <w:b/>
                <w:caps/>
                <w:noProof/>
              </w:rPr>
            </w:pPr>
          </w:p>
        </w:tc>
        <w:tc>
          <w:tcPr>
            <w:tcW w:w="709" w:type="dxa"/>
            <w:tcBorders>
              <w:left w:val="single" w:sz="4" w:space="0" w:color="auto"/>
            </w:tcBorders>
          </w:tcPr>
          <w:p w14:paraId="69C730EC" w14:textId="77777777" w:rsidR="00585F4B" w:rsidRDefault="0058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AE2B" w14:textId="77777777" w:rsidR="00585F4B" w:rsidRDefault="00585F4B">
            <w:pPr>
              <w:pStyle w:val="CRCoverPage"/>
              <w:spacing w:after="0"/>
              <w:jc w:val="center"/>
              <w:rPr>
                <w:b/>
                <w:caps/>
                <w:noProof/>
              </w:rPr>
            </w:pPr>
            <w:r>
              <w:rPr>
                <w:b/>
                <w:caps/>
                <w:noProof/>
              </w:rPr>
              <w:t>X</w:t>
            </w:r>
          </w:p>
        </w:tc>
        <w:tc>
          <w:tcPr>
            <w:tcW w:w="2126" w:type="dxa"/>
          </w:tcPr>
          <w:p w14:paraId="10A278B2" w14:textId="77777777" w:rsidR="00585F4B" w:rsidRDefault="0058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D0CAC" w14:textId="77777777" w:rsidR="00585F4B" w:rsidRDefault="00585F4B">
            <w:pPr>
              <w:pStyle w:val="CRCoverPage"/>
              <w:spacing w:after="0"/>
              <w:jc w:val="center"/>
              <w:rPr>
                <w:b/>
                <w:caps/>
                <w:noProof/>
              </w:rPr>
            </w:pPr>
          </w:p>
        </w:tc>
        <w:tc>
          <w:tcPr>
            <w:tcW w:w="1418" w:type="dxa"/>
            <w:tcBorders>
              <w:left w:val="nil"/>
            </w:tcBorders>
          </w:tcPr>
          <w:p w14:paraId="5DDBEB50" w14:textId="77777777" w:rsidR="00585F4B" w:rsidRDefault="0058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F4B2E" w14:textId="77777777" w:rsidR="00585F4B" w:rsidRDefault="00585F4B">
            <w:pPr>
              <w:pStyle w:val="CRCoverPage"/>
              <w:spacing w:after="0"/>
              <w:jc w:val="center"/>
              <w:rPr>
                <w:b/>
                <w:bCs/>
                <w:caps/>
                <w:noProof/>
              </w:rPr>
            </w:pPr>
          </w:p>
        </w:tc>
      </w:tr>
    </w:tbl>
    <w:p w14:paraId="7857E331" w14:textId="77777777" w:rsidR="00585F4B" w:rsidRDefault="00585F4B" w:rsidP="00585F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585F4B" w14:paraId="300E2E15" w14:textId="77777777">
        <w:tc>
          <w:tcPr>
            <w:tcW w:w="9640" w:type="dxa"/>
            <w:gridSpan w:val="11"/>
          </w:tcPr>
          <w:p w14:paraId="5EB3BAB2" w14:textId="77777777" w:rsidR="00585F4B" w:rsidRDefault="00585F4B">
            <w:pPr>
              <w:pStyle w:val="CRCoverPage"/>
              <w:spacing w:after="0"/>
              <w:rPr>
                <w:noProof/>
                <w:sz w:val="8"/>
                <w:szCs w:val="8"/>
              </w:rPr>
            </w:pPr>
          </w:p>
        </w:tc>
      </w:tr>
      <w:tr w:rsidR="00585F4B" w14:paraId="3DC5B884" w14:textId="77777777">
        <w:tc>
          <w:tcPr>
            <w:tcW w:w="1843" w:type="dxa"/>
            <w:tcBorders>
              <w:top w:val="single" w:sz="4" w:space="0" w:color="auto"/>
              <w:left w:val="single" w:sz="4" w:space="0" w:color="auto"/>
            </w:tcBorders>
          </w:tcPr>
          <w:p w14:paraId="2B0AB94A" w14:textId="77777777" w:rsidR="00585F4B" w:rsidRDefault="0058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27AB" w14:textId="04FF3089" w:rsidR="00585F4B" w:rsidRDefault="00585F4B">
            <w:pPr>
              <w:pStyle w:val="CRCoverPage"/>
              <w:spacing w:after="0"/>
              <w:ind w:left="100"/>
              <w:rPr>
                <w:noProof/>
                <w:lang w:eastAsia="zh-CN"/>
              </w:rPr>
            </w:pPr>
            <w:r w:rsidRPr="0043395B">
              <w:rPr>
                <w:noProof/>
              </w:rPr>
              <w:t xml:space="preserve">Introducing beam correspondence requirement for </w:t>
            </w:r>
            <w:r w:rsidR="00334B6E">
              <w:rPr>
                <w:noProof/>
              </w:rPr>
              <w:t>initial access and RRC_INACTIVE</w:t>
            </w:r>
          </w:p>
        </w:tc>
      </w:tr>
      <w:tr w:rsidR="00585F4B" w14:paraId="4F796954" w14:textId="77777777">
        <w:tc>
          <w:tcPr>
            <w:tcW w:w="1843" w:type="dxa"/>
            <w:tcBorders>
              <w:left w:val="single" w:sz="4" w:space="0" w:color="auto"/>
            </w:tcBorders>
          </w:tcPr>
          <w:p w14:paraId="65448148" w14:textId="77777777" w:rsidR="00585F4B" w:rsidRDefault="00585F4B">
            <w:pPr>
              <w:pStyle w:val="CRCoverPage"/>
              <w:spacing w:after="0"/>
              <w:rPr>
                <w:b/>
                <w:i/>
                <w:noProof/>
                <w:sz w:val="8"/>
                <w:szCs w:val="8"/>
              </w:rPr>
            </w:pPr>
          </w:p>
        </w:tc>
        <w:tc>
          <w:tcPr>
            <w:tcW w:w="7797" w:type="dxa"/>
            <w:gridSpan w:val="10"/>
            <w:tcBorders>
              <w:right w:val="single" w:sz="4" w:space="0" w:color="auto"/>
            </w:tcBorders>
          </w:tcPr>
          <w:p w14:paraId="1020A57D" w14:textId="77777777" w:rsidR="00585F4B" w:rsidRDefault="00585F4B">
            <w:pPr>
              <w:pStyle w:val="CRCoverPage"/>
              <w:spacing w:after="0"/>
              <w:rPr>
                <w:noProof/>
                <w:sz w:val="8"/>
                <w:szCs w:val="8"/>
              </w:rPr>
            </w:pPr>
          </w:p>
        </w:tc>
      </w:tr>
      <w:tr w:rsidR="00585F4B" w14:paraId="021DECA9" w14:textId="77777777">
        <w:tc>
          <w:tcPr>
            <w:tcW w:w="1843" w:type="dxa"/>
            <w:tcBorders>
              <w:left w:val="single" w:sz="4" w:space="0" w:color="auto"/>
            </w:tcBorders>
          </w:tcPr>
          <w:p w14:paraId="7FCA88D7" w14:textId="77777777" w:rsidR="00585F4B" w:rsidRDefault="0058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08B55" w14:textId="346EA204" w:rsidR="00585F4B" w:rsidRDefault="00585F4B">
            <w:pPr>
              <w:pStyle w:val="CRCoverPage"/>
              <w:spacing w:after="0"/>
              <w:ind w:left="100"/>
              <w:rPr>
                <w:noProof/>
              </w:rPr>
            </w:pPr>
            <w:r>
              <w:t>Nokia</w:t>
            </w:r>
            <w:r w:rsidR="00334B6E">
              <w:t>, Nokia Shanghai Bell</w:t>
            </w:r>
          </w:p>
        </w:tc>
      </w:tr>
      <w:tr w:rsidR="00585F4B" w14:paraId="5907D014" w14:textId="77777777">
        <w:tc>
          <w:tcPr>
            <w:tcW w:w="1843" w:type="dxa"/>
            <w:tcBorders>
              <w:left w:val="single" w:sz="4" w:space="0" w:color="auto"/>
            </w:tcBorders>
          </w:tcPr>
          <w:p w14:paraId="510CCC63" w14:textId="77777777" w:rsidR="00585F4B" w:rsidRDefault="0058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09C642" w14:textId="77777777" w:rsidR="00585F4B" w:rsidRPr="00EF6A49" w:rsidRDefault="00000000">
            <w:pPr>
              <w:pStyle w:val="CRCoverPage"/>
              <w:spacing w:after="0"/>
              <w:ind w:left="100"/>
              <w:rPr>
                <w:noProof/>
                <w:lang w:val="en-US"/>
              </w:rPr>
            </w:pPr>
            <w:fldSimple w:instr="DOCPROPERTY  SourceIfTsg  \* MERGEFORMAT">
              <w:r w:rsidR="00585F4B">
                <w:rPr>
                  <w:noProof/>
                </w:rPr>
                <w:t>R4</w:t>
              </w:r>
            </w:fldSimple>
          </w:p>
        </w:tc>
      </w:tr>
      <w:tr w:rsidR="00585F4B" w14:paraId="255FEAB7" w14:textId="77777777">
        <w:tc>
          <w:tcPr>
            <w:tcW w:w="1843" w:type="dxa"/>
            <w:tcBorders>
              <w:left w:val="single" w:sz="4" w:space="0" w:color="auto"/>
            </w:tcBorders>
          </w:tcPr>
          <w:p w14:paraId="1BC68415" w14:textId="77777777" w:rsidR="00585F4B" w:rsidRDefault="00585F4B">
            <w:pPr>
              <w:pStyle w:val="CRCoverPage"/>
              <w:spacing w:after="0"/>
              <w:rPr>
                <w:b/>
                <w:i/>
                <w:noProof/>
                <w:sz w:val="8"/>
                <w:szCs w:val="8"/>
              </w:rPr>
            </w:pPr>
          </w:p>
        </w:tc>
        <w:tc>
          <w:tcPr>
            <w:tcW w:w="7797" w:type="dxa"/>
            <w:gridSpan w:val="10"/>
            <w:tcBorders>
              <w:right w:val="single" w:sz="4" w:space="0" w:color="auto"/>
            </w:tcBorders>
          </w:tcPr>
          <w:p w14:paraId="29C5D3ED" w14:textId="77777777" w:rsidR="00585F4B" w:rsidRDefault="00585F4B">
            <w:pPr>
              <w:pStyle w:val="CRCoverPage"/>
              <w:spacing w:after="0"/>
              <w:rPr>
                <w:noProof/>
                <w:sz w:val="8"/>
                <w:szCs w:val="8"/>
              </w:rPr>
            </w:pPr>
          </w:p>
        </w:tc>
      </w:tr>
      <w:tr w:rsidR="00585F4B" w14:paraId="63D41DD3" w14:textId="77777777">
        <w:tc>
          <w:tcPr>
            <w:tcW w:w="1843" w:type="dxa"/>
            <w:tcBorders>
              <w:left w:val="single" w:sz="4" w:space="0" w:color="auto"/>
            </w:tcBorders>
          </w:tcPr>
          <w:p w14:paraId="6BBC2A1F" w14:textId="77777777" w:rsidR="00585F4B" w:rsidRDefault="00585F4B">
            <w:pPr>
              <w:pStyle w:val="CRCoverPage"/>
              <w:tabs>
                <w:tab w:val="right" w:pos="1759"/>
              </w:tabs>
              <w:spacing w:after="0"/>
              <w:rPr>
                <w:b/>
                <w:i/>
                <w:noProof/>
              </w:rPr>
            </w:pPr>
            <w:r>
              <w:rPr>
                <w:b/>
                <w:i/>
                <w:noProof/>
              </w:rPr>
              <w:t>Work item code:</w:t>
            </w:r>
          </w:p>
        </w:tc>
        <w:tc>
          <w:tcPr>
            <w:tcW w:w="3686" w:type="dxa"/>
            <w:gridSpan w:val="5"/>
            <w:shd w:val="pct30" w:color="FFFF00" w:fill="auto"/>
          </w:tcPr>
          <w:p w14:paraId="2CA8D795" w14:textId="77777777" w:rsidR="00585F4B" w:rsidRPr="003725DA" w:rsidRDefault="00585F4B">
            <w:pPr>
              <w:pStyle w:val="CRCoverPage"/>
              <w:spacing w:after="0"/>
              <w:ind w:left="100"/>
              <w:rPr>
                <w:noProof/>
              </w:rPr>
            </w:pPr>
            <w:r w:rsidRPr="00ED24EF">
              <w:rPr>
                <w:noProof/>
              </w:rPr>
              <w:t>NR_RF_FR2_req_Ph3-Core</w:t>
            </w:r>
          </w:p>
        </w:tc>
        <w:tc>
          <w:tcPr>
            <w:tcW w:w="567" w:type="dxa"/>
            <w:tcBorders>
              <w:left w:val="nil"/>
            </w:tcBorders>
          </w:tcPr>
          <w:p w14:paraId="64632D64" w14:textId="77777777" w:rsidR="00585F4B" w:rsidRDefault="00585F4B">
            <w:pPr>
              <w:pStyle w:val="CRCoverPage"/>
              <w:spacing w:after="0"/>
              <w:ind w:right="100"/>
              <w:rPr>
                <w:noProof/>
              </w:rPr>
            </w:pPr>
          </w:p>
        </w:tc>
        <w:tc>
          <w:tcPr>
            <w:tcW w:w="1417" w:type="dxa"/>
            <w:gridSpan w:val="3"/>
            <w:tcBorders>
              <w:left w:val="nil"/>
            </w:tcBorders>
          </w:tcPr>
          <w:p w14:paraId="4BD1535B" w14:textId="77777777" w:rsidR="00585F4B" w:rsidRDefault="0058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7B7D4" w14:textId="2977BFDA" w:rsidR="00585F4B" w:rsidRDefault="00585F4B">
            <w:pPr>
              <w:pStyle w:val="CRCoverPage"/>
              <w:spacing w:after="0"/>
              <w:ind w:left="100"/>
              <w:rPr>
                <w:noProof/>
              </w:rPr>
            </w:pPr>
            <w:r>
              <w:t>2023-0</w:t>
            </w:r>
            <w:r w:rsidR="00273E38">
              <w:t>5</w:t>
            </w:r>
            <w:r>
              <w:t>-01</w:t>
            </w:r>
            <w:r w:rsidR="00273E38">
              <w:t>5</w:t>
            </w:r>
          </w:p>
        </w:tc>
      </w:tr>
      <w:tr w:rsidR="00585F4B" w14:paraId="2E9E46D2" w14:textId="77777777">
        <w:tc>
          <w:tcPr>
            <w:tcW w:w="1843" w:type="dxa"/>
            <w:tcBorders>
              <w:left w:val="single" w:sz="4" w:space="0" w:color="auto"/>
            </w:tcBorders>
          </w:tcPr>
          <w:p w14:paraId="5B891160" w14:textId="77777777" w:rsidR="00585F4B" w:rsidRDefault="00585F4B">
            <w:pPr>
              <w:pStyle w:val="CRCoverPage"/>
              <w:spacing w:after="0"/>
              <w:rPr>
                <w:b/>
                <w:i/>
                <w:noProof/>
                <w:sz w:val="8"/>
                <w:szCs w:val="8"/>
              </w:rPr>
            </w:pPr>
          </w:p>
        </w:tc>
        <w:tc>
          <w:tcPr>
            <w:tcW w:w="1986" w:type="dxa"/>
            <w:gridSpan w:val="4"/>
          </w:tcPr>
          <w:p w14:paraId="346C7507" w14:textId="77777777" w:rsidR="00585F4B" w:rsidRDefault="00585F4B">
            <w:pPr>
              <w:pStyle w:val="CRCoverPage"/>
              <w:spacing w:after="0"/>
              <w:rPr>
                <w:noProof/>
                <w:sz w:val="8"/>
                <w:szCs w:val="8"/>
              </w:rPr>
            </w:pPr>
          </w:p>
        </w:tc>
        <w:tc>
          <w:tcPr>
            <w:tcW w:w="2267" w:type="dxa"/>
            <w:gridSpan w:val="2"/>
          </w:tcPr>
          <w:p w14:paraId="3FD26FA0" w14:textId="77777777" w:rsidR="00585F4B" w:rsidRDefault="00585F4B">
            <w:pPr>
              <w:pStyle w:val="CRCoverPage"/>
              <w:spacing w:after="0"/>
              <w:rPr>
                <w:noProof/>
                <w:sz w:val="8"/>
                <w:szCs w:val="8"/>
              </w:rPr>
            </w:pPr>
          </w:p>
        </w:tc>
        <w:tc>
          <w:tcPr>
            <w:tcW w:w="1417" w:type="dxa"/>
            <w:gridSpan w:val="3"/>
          </w:tcPr>
          <w:p w14:paraId="07111E0D" w14:textId="77777777" w:rsidR="00585F4B" w:rsidRDefault="00585F4B">
            <w:pPr>
              <w:pStyle w:val="CRCoverPage"/>
              <w:spacing w:after="0"/>
              <w:rPr>
                <w:noProof/>
                <w:sz w:val="8"/>
                <w:szCs w:val="8"/>
              </w:rPr>
            </w:pPr>
          </w:p>
        </w:tc>
        <w:tc>
          <w:tcPr>
            <w:tcW w:w="2127" w:type="dxa"/>
            <w:tcBorders>
              <w:right w:val="single" w:sz="4" w:space="0" w:color="auto"/>
            </w:tcBorders>
          </w:tcPr>
          <w:p w14:paraId="36BA92CB" w14:textId="77777777" w:rsidR="00585F4B" w:rsidRDefault="00585F4B">
            <w:pPr>
              <w:pStyle w:val="CRCoverPage"/>
              <w:spacing w:after="0"/>
              <w:rPr>
                <w:noProof/>
                <w:sz w:val="8"/>
                <w:szCs w:val="8"/>
              </w:rPr>
            </w:pPr>
          </w:p>
        </w:tc>
      </w:tr>
      <w:tr w:rsidR="00585F4B" w14:paraId="7A64DBD2" w14:textId="77777777" w:rsidTr="00585F4B">
        <w:trPr>
          <w:cantSplit/>
        </w:trPr>
        <w:tc>
          <w:tcPr>
            <w:tcW w:w="1843" w:type="dxa"/>
            <w:tcBorders>
              <w:left w:val="single" w:sz="4" w:space="0" w:color="auto"/>
            </w:tcBorders>
          </w:tcPr>
          <w:p w14:paraId="090FAE4D" w14:textId="77777777" w:rsidR="00585F4B" w:rsidRDefault="00585F4B">
            <w:pPr>
              <w:pStyle w:val="CRCoverPage"/>
              <w:tabs>
                <w:tab w:val="right" w:pos="1759"/>
              </w:tabs>
              <w:spacing w:after="0"/>
              <w:rPr>
                <w:b/>
                <w:i/>
                <w:noProof/>
              </w:rPr>
            </w:pPr>
            <w:r>
              <w:rPr>
                <w:b/>
                <w:i/>
                <w:noProof/>
              </w:rPr>
              <w:t>Category:</w:t>
            </w:r>
          </w:p>
        </w:tc>
        <w:tc>
          <w:tcPr>
            <w:tcW w:w="383" w:type="dxa"/>
            <w:shd w:val="pct30" w:color="FFFF00" w:fill="auto"/>
          </w:tcPr>
          <w:p w14:paraId="399E6271" w14:textId="77777777" w:rsidR="00585F4B" w:rsidRDefault="00585F4B">
            <w:pPr>
              <w:pStyle w:val="CRCoverPage"/>
              <w:spacing w:after="0"/>
              <w:ind w:left="100" w:right="-609"/>
              <w:rPr>
                <w:b/>
                <w:noProof/>
              </w:rPr>
            </w:pPr>
            <w:r>
              <w:t>B</w:t>
            </w:r>
          </w:p>
        </w:tc>
        <w:tc>
          <w:tcPr>
            <w:tcW w:w="3870" w:type="dxa"/>
            <w:gridSpan w:val="5"/>
            <w:tcBorders>
              <w:left w:val="nil"/>
            </w:tcBorders>
          </w:tcPr>
          <w:p w14:paraId="0C3351CF" w14:textId="77777777" w:rsidR="00585F4B" w:rsidRDefault="00585F4B">
            <w:pPr>
              <w:pStyle w:val="CRCoverPage"/>
              <w:spacing w:after="0"/>
              <w:rPr>
                <w:noProof/>
              </w:rPr>
            </w:pPr>
          </w:p>
        </w:tc>
        <w:tc>
          <w:tcPr>
            <w:tcW w:w="1417" w:type="dxa"/>
            <w:gridSpan w:val="3"/>
            <w:tcBorders>
              <w:left w:val="nil"/>
            </w:tcBorders>
          </w:tcPr>
          <w:p w14:paraId="27D633FD" w14:textId="77777777" w:rsidR="00585F4B" w:rsidRDefault="0058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36D1" w14:textId="77777777" w:rsidR="00585F4B" w:rsidRDefault="00585F4B">
            <w:pPr>
              <w:pStyle w:val="CRCoverPage"/>
              <w:spacing w:after="0"/>
              <w:ind w:left="100"/>
              <w:rPr>
                <w:noProof/>
              </w:rPr>
            </w:pPr>
            <w:r>
              <w:t>Rel-18</w:t>
            </w:r>
          </w:p>
        </w:tc>
      </w:tr>
      <w:tr w:rsidR="00585F4B" w14:paraId="439FFC1D" w14:textId="77777777">
        <w:tc>
          <w:tcPr>
            <w:tcW w:w="1843" w:type="dxa"/>
            <w:tcBorders>
              <w:left w:val="single" w:sz="4" w:space="0" w:color="auto"/>
              <w:bottom w:val="single" w:sz="4" w:space="0" w:color="auto"/>
            </w:tcBorders>
          </w:tcPr>
          <w:p w14:paraId="0A51F6B6" w14:textId="77777777" w:rsidR="00585F4B" w:rsidRDefault="00585F4B">
            <w:pPr>
              <w:pStyle w:val="CRCoverPage"/>
              <w:spacing w:after="0"/>
              <w:rPr>
                <w:b/>
                <w:i/>
                <w:noProof/>
              </w:rPr>
            </w:pPr>
          </w:p>
        </w:tc>
        <w:tc>
          <w:tcPr>
            <w:tcW w:w="4677" w:type="dxa"/>
            <w:gridSpan w:val="8"/>
            <w:tcBorders>
              <w:bottom w:val="single" w:sz="4" w:space="0" w:color="auto"/>
            </w:tcBorders>
          </w:tcPr>
          <w:p w14:paraId="05725B7E" w14:textId="77777777" w:rsidR="00585F4B" w:rsidRDefault="0058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CAD2B" w14:textId="77777777" w:rsidR="00585F4B" w:rsidRDefault="00585F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C0D88" w14:textId="77777777" w:rsidR="00585F4B" w:rsidRPr="007C2097" w:rsidRDefault="0058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5F4B" w14:paraId="3D581E45" w14:textId="77777777">
        <w:tc>
          <w:tcPr>
            <w:tcW w:w="1843" w:type="dxa"/>
          </w:tcPr>
          <w:p w14:paraId="6B97B8FA" w14:textId="77777777" w:rsidR="00585F4B" w:rsidRDefault="00585F4B">
            <w:pPr>
              <w:pStyle w:val="CRCoverPage"/>
              <w:spacing w:after="0"/>
              <w:rPr>
                <w:b/>
                <w:i/>
                <w:noProof/>
                <w:sz w:val="8"/>
                <w:szCs w:val="8"/>
              </w:rPr>
            </w:pPr>
          </w:p>
        </w:tc>
        <w:tc>
          <w:tcPr>
            <w:tcW w:w="7797" w:type="dxa"/>
            <w:gridSpan w:val="10"/>
          </w:tcPr>
          <w:p w14:paraId="36A043DC" w14:textId="77777777" w:rsidR="00585F4B" w:rsidRDefault="00585F4B">
            <w:pPr>
              <w:pStyle w:val="CRCoverPage"/>
              <w:spacing w:after="0"/>
              <w:rPr>
                <w:noProof/>
                <w:sz w:val="8"/>
                <w:szCs w:val="8"/>
              </w:rPr>
            </w:pPr>
          </w:p>
        </w:tc>
      </w:tr>
      <w:tr w:rsidR="00585F4B" w14:paraId="4FA1231C" w14:textId="77777777" w:rsidTr="00585F4B">
        <w:tc>
          <w:tcPr>
            <w:tcW w:w="2226" w:type="dxa"/>
            <w:gridSpan w:val="2"/>
            <w:tcBorders>
              <w:top w:val="single" w:sz="4" w:space="0" w:color="auto"/>
              <w:left w:val="single" w:sz="4" w:space="0" w:color="auto"/>
            </w:tcBorders>
          </w:tcPr>
          <w:p w14:paraId="788E249D" w14:textId="77777777" w:rsidR="00585F4B" w:rsidRDefault="00585F4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01F9C4A" w14:textId="528B01A3" w:rsidR="00585F4B" w:rsidRPr="00BF3D14" w:rsidRDefault="00585F4B">
            <w:pPr>
              <w:pStyle w:val="CRCoverPage"/>
              <w:spacing w:after="0"/>
              <w:ind w:left="100"/>
              <w:rPr>
                <w:noProof/>
                <w:lang w:val="en-US" w:eastAsia="zh-CN"/>
              </w:rPr>
            </w:pPr>
            <w:r>
              <w:rPr>
                <w:noProof/>
              </w:rPr>
              <w:t xml:space="preserve">Introduce beam correspondence requirement for </w:t>
            </w:r>
            <w:r w:rsidR="00334B6E">
              <w:rPr>
                <w:noProof/>
              </w:rPr>
              <w:t>initial access and RRC_INACTIVE</w:t>
            </w:r>
            <w:r>
              <w:rPr>
                <w:noProof/>
              </w:rPr>
              <w:t>.</w:t>
            </w:r>
          </w:p>
          <w:p w14:paraId="57BB8318" w14:textId="77777777" w:rsidR="00585F4B" w:rsidRDefault="00585F4B">
            <w:pPr>
              <w:pStyle w:val="CRCoverPage"/>
              <w:spacing w:after="0"/>
              <w:ind w:left="100"/>
              <w:rPr>
                <w:noProof/>
              </w:rPr>
            </w:pPr>
          </w:p>
        </w:tc>
      </w:tr>
      <w:tr w:rsidR="00585F4B" w14:paraId="621D63B1" w14:textId="77777777" w:rsidTr="00585F4B">
        <w:tc>
          <w:tcPr>
            <w:tcW w:w="2226" w:type="dxa"/>
            <w:gridSpan w:val="2"/>
            <w:tcBorders>
              <w:left w:val="single" w:sz="4" w:space="0" w:color="auto"/>
            </w:tcBorders>
          </w:tcPr>
          <w:p w14:paraId="73CCC6E8"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1F7950A" w14:textId="77777777" w:rsidR="00585F4B" w:rsidRDefault="00585F4B">
            <w:pPr>
              <w:pStyle w:val="CRCoverPage"/>
              <w:spacing w:after="0"/>
              <w:rPr>
                <w:noProof/>
                <w:sz w:val="8"/>
                <w:szCs w:val="8"/>
              </w:rPr>
            </w:pPr>
          </w:p>
        </w:tc>
      </w:tr>
      <w:tr w:rsidR="00585F4B" w14:paraId="1B4C3A50" w14:textId="77777777" w:rsidTr="00585F4B">
        <w:tc>
          <w:tcPr>
            <w:tcW w:w="2226" w:type="dxa"/>
            <w:gridSpan w:val="2"/>
            <w:tcBorders>
              <w:left w:val="single" w:sz="4" w:space="0" w:color="auto"/>
            </w:tcBorders>
          </w:tcPr>
          <w:p w14:paraId="1C866CF2" w14:textId="77777777" w:rsidR="00585F4B" w:rsidRDefault="00585F4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6C0E4C1D" w14:textId="24338912" w:rsidR="00585F4B" w:rsidRDefault="00585F4B">
            <w:pPr>
              <w:pStyle w:val="CRCoverPage"/>
              <w:spacing w:after="0"/>
              <w:ind w:left="100"/>
              <w:rPr>
                <w:noProof/>
              </w:rPr>
            </w:pPr>
            <w:r>
              <w:rPr>
                <w:noProof/>
              </w:rPr>
              <w:t xml:space="preserve">Introduce beam correspondence requirement for </w:t>
            </w:r>
            <w:r w:rsidR="00334B6E">
              <w:rPr>
                <w:noProof/>
              </w:rPr>
              <w:t>initial access and RRC_INACTIVE.</w:t>
            </w:r>
          </w:p>
          <w:p w14:paraId="7B8AEA52" w14:textId="77777777" w:rsidR="00585F4B" w:rsidRDefault="00585F4B">
            <w:pPr>
              <w:pStyle w:val="CRCoverPage"/>
              <w:spacing w:after="0"/>
              <w:ind w:left="100"/>
              <w:rPr>
                <w:noProof/>
              </w:rPr>
            </w:pPr>
          </w:p>
        </w:tc>
      </w:tr>
      <w:tr w:rsidR="00585F4B" w14:paraId="684FA199" w14:textId="77777777" w:rsidTr="00585F4B">
        <w:tc>
          <w:tcPr>
            <w:tcW w:w="2226" w:type="dxa"/>
            <w:gridSpan w:val="2"/>
            <w:tcBorders>
              <w:left w:val="single" w:sz="4" w:space="0" w:color="auto"/>
            </w:tcBorders>
          </w:tcPr>
          <w:p w14:paraId="5665BF8A"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871FEFB" w14:textId="77777777" w:rsidR="00585F4B" w:rsidRDefault="00585F4B">
            <w:pPr>
              <w:pStyle w:val="CRCoverPage"/>
              <w:spacing w:after="0"/>
              <w:rPr>
                <w:noProof/>
                <w:sz w:val="8"/>
                <w:szCs w:val="8"/>
              </w:rPr>
            </w:pPr>
          </w:p>
        </w:tc>
      </w:tr>
      <w:tr w:rsidR="00585F4B" w14:paraId="083FF282" w14:textId="77777777" w:rsidTr="00585F4B">
        <w:tc>
          <w:tcPr>
            <w:tcW w:w="2226" w:type="dxa"/>
            <w:gridSpan w:val="2"/>
            <w:tcBorders>
              <w:left w:val="single" w:sz="4" w:space="0" w:color="auto"/>
              <w:bottom w:val="single" w:sz="4" w:space="0" w:color="auto"/>
            </w:tcBorders>
          </w:tcPr>
          <w:p w14:paraId="51F7502F" w14:textId="77777777" w:rsidR="00585F4B" w:rsidRDefault="00585F4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17CC009B" w14:textId="0811CF05" w:rsidR="00585F4B" w:rsidRDefault="00585F4B">
            <w:pPr>
              <w:pStyle w:val="CRCoverPage"/>
              <w:spacing w:after="0"/>
              <w:ind w:left="100"/>
              <w:rPr>
                <w:noProof/>
              </w:rPr>
            </w:pPr>
            <w:r>
              <w:rPr>
                <w:noProof/>
              </w:rPr>
              <w:t xml:space="preserve">Beam correspondence requirement for </w:t>
            </w:r>
            <w:r w:rsidR="00334B6E">
              <w:rPr>
                <w:noProof/>
              </w:rPr>
              <w:t xml:space="preserve">initial access and RRC_INACTIVE </w:t>
            </w:r>
            <w:r>
              <w:rPr>
                <w:noProof/>
              </w:rPr>
              <w:t xml:space="preserve">is </w:t>
            </w:r>
            <w:r w:rsidR="00334B6E">
              <w:rPr>
                <w:noProof/>
              </w:rPr>
              <w:t>not available</w:t>
            </w:r>
            <w:r>
              <w:rPr>
                <w:noProof/>
              </w:rPr>
              <w:t>.</w:t>
            </w:r>
          </w:p>
        </w:tc>
      </w:tr>
      <w:tr w:rsidR="00585F4B" w14:paraId="29A4A54D" w14:textId="77777777" w:rsidTr="00585F4B">
        <w:tc>
          <w:tcPr>
            <w:tcW w:w="2226" w:type="dxa"/>
            <w:gridSpan w:val="2"/>
          </w:tcPr>
          <w:p w14:paraId="1847218C" w14:textId="77777777" w:rsidR="00585F4B" w:rsidRDefault="00585F4B">
            <w:pPr>
              <w:pStyle w:val="CRCoverPage"/>
              <w:spacing w:after="0"/>
              <w:rPr>
                <w:b/>
                <w:i/>
                <w:noProof/>
                <w:sz w:val="8"/>
                <w:szCs w:val="8"/>
              </w:rPr>
            </w:pPr>
          </w:p>
        </w:tc>
        <w:tc>
          <w:tcPr>
            <w:tcW w:w="7414" w:type="dxa"/>
            <w:gridSpan w:val="9"/>
          </w:tcPr>
          <w:p w14:paraId="7BDEB3CC" w14:textId="77777777" w:rsidR="00585F4B" w:rsidRDefault="00585F4B">
            <w:pPr>
              <w:pStyle w:val="CRCoverPage"/>
              <w:spacing w:after="0"/>
              <w:rPr>
                <w:noProof/>
                <w:sz w:val="8"/>
                <w:szCs w:val="8"/>
              </w:rPr>
            </w:pPr>
          </w:p>
        </w:tc>
      </w:tr>
      <w:tr w:rsidR="00585F4B" w14:paraId="5913447F" w14:textId="77777777" w:rsidTr="00585F4B">
        <w:tc>
          <w:tcPr>
            <w:tcW w:w="2226" w:type="dxa"/>
            <w:gridSpan w:val="2"/>
            <w:tcBorders>
              <w:top w:val="single" w:sz="4" w:space="0" w:color="auto"/>
              <w:left w:val="single" w:sz="4" w:space="0" w:color="auto"/>
            </w:tcBorders>
          </w:tcPr>
          <w:p w14:paraId="2C664F1E" w14:textId="77777777" w:rsidR="00585F4B" w:rsidRDefault="00585F4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6BF60B10" w14:textId="77777777" w:rsidR="00585F4B" w:rsidRDefault="00585F4B">
            <w:pPr>
              <w:pStyle w:val="CRCoverPage"/>
              <w:spacing w:after="0"/>
              <w:ind w:left="100"/>
              <w:rPr>
                <w:noProof/>
              </w:rPr>
            </w:pPr>
            <w:r>
              <w:rPr>
                <w:noProof/>
              </w:rPr>
              <w:t>6.6</w:t>
            </w:r>
          </w:p>
        </w:tc>
      </w:tr>
      <w:tr w:rsidR="00585F4B" w14:paraId="03ABC693" w14:textId="77777777" w:rsidTr="00585F4B">
        <w:tc>
          <w:tcPr>
            <w:tcW w:w="2226" w:type="dxa"/>
            <w:gridSpan w:val="2"/>
            <w:tcBorders>
              <w:left w:val="single" w:sz="4" w:space="0" w:color="auto"/>
            </w:tcBorders>
          </w:tcPr>
          <w:p w14:paraId="53379454"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6422C57" w14:textId="77777777" w:rsidR="00585F4B" w:rsidRDefault="00585F4B">
            <w:pPr>
              <w:pStyle w:val="CRCoverPage"/>
              <w:spacing w:after="0"/>
              <w:rPr>
                <w:noProof/>
                <w:sz w:val="8"/>
                <w:szCs w:val="8"/>
              </w:rPr>
            </w:pPr>
          </w:p>
        </w:tc>
      </w:tr>
      <w:tr w:rsidR="00585F4B" w14:paraId="7FC5974C" w14:textId="77777777" w:rsidTr="00585F4B">
        <w:tc>
          <w:tcPr>
            <w:tcW w:w="2226" w:type="dxa"/>
            <w:gridSpan w:val="2"/>
            <w:tcBorders>
              <w:left w:val="single" w:sz="4" w:space="0" w:color="auto"/>
            </w:tcBorders>
          </w:tcPr>
          <w:p w14:paraId="6FED9505" w14:textId="77777777" w:rsidR="00585F4B" w:rsidRDefault="00585F4B">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087AD3AF" w14:textId="77777777" w:rsidR="00585F4B" w:rsidRDefault="00585F4B">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6B17A595" w14:textId="77777777" w:rsidR="00585F4B" w:rsidRDefault="00585F4B">
            <w:pPr>
              <w:pStyle w:val="CRCoverPage"/>
              <w:spacing w:after="0"/>
              <w:jc w:val="center"/>
              <w:rPr>
                <w:b/>
                <w:caps/>
                <w:noProof/>
              </w:rPr>
            </w:pPr>
            <w:r>
              <w:rPr>
                <w:b/>
                <w:caps/>
                <w:noProof/>
              </w:rPr>
              <w:t>N</w:t>
            </w:r>
          </w:p>
        </w:tc>
        <w:tc>
          <w:tcPr>
            <w:tcW w:w="3162" w:type="dxa"/>
            <w:gridSpan w:val="4"/>
          </w:tcPr>
          <w:p w14:paraId="05382A23" w14:textId="77777777" w:rsidR="00585F4B" w:rsidRDefault="0058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52E7F" w14:textId="77777777" w:rsidR="00585F4B" w:rsidRDefault="00585F4B">
            <w:pPr>
              <w:pStyle w:val="CRCoverPage"/>
              <w:spacing w:after="0"/>
              <w:ind w:left="99"/>
              <w:rPr>
                <w:noProof/>
              </w:rPr>
            </w:pPr>
          </w:p>
        </w:tc>
      </w:tr>
      <w:tr w:rsidR="00585F4B" w14:paraId="116215A4" w14:textId="77777777" w:rsidTr="00585F4B">
        <w:tc>
          <w:tcPr>
            <w:tcW w:w="2226" w:type="dxa"/>
            <w:gridSpan w:val="2"/>
            <w:tcBorders>
              <w:left w:val="single" w:sz="4" w:space="0" w:color="auto"/>
            </w:tcBorders>
          </w:tcPr>
          <w:p w14:paraId="5A4A44A8" w14:textId="77777777" w:rsidR="00585F4B" w:rsidRDefault="00585F4B">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6E38B938" w14:textId="77777777" w:rsidR="00585F4B" w:rsidRDefault="00585F4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1269188" w14:textId="77777777" w:rsidR="00585F4B" w:rsidRDefault="00585F4B">
            <w:pPr>
              <w:pStyle w:val="CRCoverPage"/>
              <w:spacing w:after="0"/>
              <w:jc w:val="center"/>
              <w:rPr>
                <w:b/>
                <w:caps/>
                <w:noProof/>
              </w:rPr>
            </w:pPr>
            <w:r>
              <w:rPr>
                <w:b/>
                <w:caps/>
                <w:noProof/>
              </w:rPr>
              <w:t>x</w:t>
            </w:r>
          </w:p>
        </w:tc>
        <w:tc>
          <w:tcPr>
            <w:tcW w:w="3162" w:type="dxa"/>
            <w:gridSpan w:val="4"/>
          </w:tcPr>
          <w:p w14:paraId="0FA9CF5F" w14:textId="77777777" w:rsidR="00585F4B" w:rsidRDefault="0058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53580" w14:textId="77777777" w:rsidR="00585F4B" w:rsidRDefault="00585F4B">
            <w:pPr>
              <w:pStyle w:val="CRCoverPage"/>
              <w:spacing w:after="0"/>
              <w:ind w:left="99"/>
              <w:rPr>
                <w:noProof/>
              </w:rPr>
            </w:pPr>
            <w:r>
              <w:rPr>
                <w:noProof/>
              </w:rPr>
              <w:t xml:space="preserve">TS/TR ... CR ... </w:t>
            </w:r>
          </w:p>
        </w:tc>
      </w:tr>
      <w:tr w:rsidR="00585F4B" w14:paraId="28AB929D" w14:textId="77777777">
        <w:tc>
          <w:tcPr>
            <w:tcW w:w="2226" w:type="dxa"/>
            <w:gridSpan w:val="2"/>
            <w:tcBorders>
              <w:left w:val="single" w:sz="4" w:space="0" w:color="auto"/>
            </w:tcBorders>
          </w:tcPr>
          <w:p w14:paraId="7AE4F983" w14:textId="77777777" w:rsidR="00585F4B" w:rsidRDefault="00585F4B">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3D450020" w14:textId="77777777" w:rsidR="00585F4B" w:rsidRDefault="00585F4B">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B22B2A7" w14:textId="77777777" w:rsidR="00585F4B" w:rsidRDefault="00585F4B">
            <w:pPr>
              <w:pStyle w:val="CRCoverPage"/>
              <w:spacing w:after="0"/>
              <w:jc w:val="center"/>
              <w:rPr>
                <w:b/>
                <w:caps/>
                <w:noProof/>
              </w:rPr>
            </w:pPr>
          </w:p>
        </w:tc>
        <w:tc>
          <w:tcPr>
            <w:tcW w:w="3162" w:type="dxa"/>
            <w:gridSpan w:val="4"/>
          </w:tcPr>
          <w:p w14:paraId="1D2C8125" w14:textId="77777777" w:rsidR="00585F4B" w:rsidRDefault="0058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31F10" w14:textId="77777777" w:rsidR="00585F4B" w:rsidRDefault="00585F4B">
            <w:pPr>
              <w:pStyle w:val="CRCoverPage"/>
              <w:spacing w:after="0"/>
              <w:ind w:left="99"/>
              <w:rPr>
                <w:noProof/>
              </w:rPr>
            </w:pPr>
            <w:r>
              <w:rPr>
                <w:noProof/>
              </w:rPr>
              <w:t>TS 38.521-2</w:t>
            </w:r>
          </w:p>
        </w:tc>
      </w:tr>
      <w:tr w:rsidR="00585F4B" w14:paraId="5BC15B74" w14:textId="77777777" w:rsidTr="00585F4B">
        <w:tc>
          <w:tcPr>
            <w:tcW w:w="2226" w:type="dxa"/>
            <w:gridSpan w:val="2"/>
            <w:tcBorders>
              <w:left w:val="single" w:sz="4" w:space="0" w:color="auto"/>
            </w:tcBorders>
          </w:tcPr>
          <w:p w14:paraId="592456CB" w14:textId="77777777" w:rsidR="00585F4B" w:rsidRDefault="00585F4B">
            <w:pPr>
              <w:pStyle w:val="CRCoverPage"/>
              <w:spacing w:after="0"/>
              <w:rPr>
                <w:b/>
                <w:i/>
                <w:noProof/>
              </w:rPr>
            </w:pPr>
            <w:r>
              <w:rPr>
                <w:b/>
                <w:i/>
                <w:noProof/>
              </w:rPr>
              <w:t>(show related CRs)</w:t>
            </w:r>
          </w:p>
        </w:tc>
        <w:tc>
          <w:tcPr>
            <w:tcW w:w="426" w:type="dxa"/>
            <w:tcBorders>
              <w:top w:val="single" w:sz="4" w:space="0" w:color="auto"/>
              <w:left w:val="single" w:sz="4" w:space="0" w:color="auto"/>
              <w:bottom w:val="single" w:sz="4" w:space="0" w:color="auto"/>
            </w:tcBorders>
            <w:shd w:val="pct25" w:color="FFFF00" w:fill="auto"/>
          </w:tcPr>
          <w:p w14:paraId="622287B4" w14:textId="77777777" w:rsidR="00585F4B" w:rsidRDefault="00585F4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1BCFC0D" w14:textId="77777777" w:rsidR="00585F4B" w:rsidRDefault="00585F4B">
            <w:pPr>
              <w:pStyle w:val="CRCoverPage"/>
              <w:spacing w:after="0"/>
              <w:jc w:val="center"/>
              <w:rPr>
                <w:b/>
                <w:caps/>
                <w:noProof/>
              </w:rPr>
            </w:pPr>
            <w:r>
              <w:rPr>
                <w:b/>
                <w:caps/>
                <w:noProof/>
              </w:rPr>
              <w:t>x</w:t>
            </w:r>
          </w:p>
        </w:tc>
        <w:tc>
          <w:tcPr>
            <w:tcW w:w="3162" w:type="dxa"/>
            <w:gridSpan w:val="4"/>
          </w:tcPr>
          <w:p w14:paraId="2A1E5BA3" w14:textId="77777777" w:rsidR="00585F4B" w:rsidRDefault="0058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AE38AE" w14:textId="77777777" w:rsidR="00585F4B" w:rsidRDefault="00585F4B">
            <w:pPr>
              <w:pStyle w:val="CRCoverPage"/>
              <w:spacing w:after="0"/>
              <w:ind w:left="99"/>
              <w:rPr>
                <w:noProof/>
              </w:rPr>
            </w:pPr>
            <w:r>
              <w:rPr>
                <w:noProof/>
              </w:rPr>
              <w:t xml:space="preserve">TS/TR ... CR ... </w:t>
            </w:r>
          </w:p>
        </w:tc>
      </w:tr>
      <w:tr w:rsidR="00585F4B" w14:paraId="7EBE697A" w14:textId="77777777" w:rsidTr="00585F4B">
        <w:tc>
          <w:tcPr>
            <w:tcW w:w="2226" w:type="dxa"/>
            <w:gridSpan w:val="2"/>
            <w:tcBorders>
              <w:left w:val="single" w:sz="4" w:space="0" w:color="auto"/>
            </w:tcBorders>
          </w:tcPr>
          <w:p w14:paraId="23DE4EBA" w14:textId="77777777" w:rsidR="00585F4B" w:rsidRDefault="00585F4B">
            <w:pPr>
              <w:pStyle w:val="CRCoverPage"/>
              <w:spacing w:after="0"/>
              <w:rPr>
                <w:b/>
                <w:i/>
                <w:noProof/>
              </w:rPr>
            </w:pPr>
          </w:p>
        </w:tc>
        <w:tc>
          <w:tcPr>
            <w:tcW w:w="7414" w:type="dxa"/>
            <w:gridSpan w:val="9"/>
            <w:tcBorders>
              <w:right w:val="single" w:sz="4" w:space="0" w:color="auto"/>
            </w:tcBorders>
          </w:tcPr>
          <w:p w14:paraId="227F0A64" w14:textId="77777777" w:rsidR="00585F4B" w:rsidRDefault="00585F4B">
            <w:pPr>
              <w:pStyle w:val="CRCoverPage"/>
              <w:spacing w:after="0"/>
              <w:rPr>
                <w:noProof/>
              </w:rPr>
            </w:pPr>
          </w:p>
        </w:tc>
      </w:tr>
      <w:tr w:rsidR="00585F4B" w14:paraId="26D08471" w14:textId="77777777" w:rsidTr="00585F4B">
        <w:tc>
          <w:tcPr>
            <w:tcW w:w="2226" w:type="dxa"/>
            <w:gridSpan w:val="2"/>
            <w:tcBorders>
              <w:left w:val="single" w:sz="4" w:space="0" w:color="auto"/>
              <w:bottom w:val="single" w:sz="4" w:space="0" w:color="auto"/>
            </w:tcBorders>
          </w:tcPr>
          <w:p w14:paraId="69E174A3" w14:textId="77777777" w:rsidR="00585F4B" w:rsidRDefault="00585F4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9449338" w14:textId="6867A35F" w:rsidR="00585F4B" w:rsidRDefault="00585F4B">
            <w:pPr>
              <w:pStyle w:val="CRCoverPage"/>
              <w:spacing w:after="0"/>
              <w:ind w:left="100"/>
              <w:rPr>
                <w:noProof/>
              </w:rPr>
            </w:pPr>
          </w:p>
        </w:tc>
      </w:tr>
      <w:tr w:rsidR="00585F4B" w:rsidRPr="008863B9" w14:paraId="51C544E9" w14:textId="77777777" w:rsidTr="00585F4B">
        <w:tc>
          <w:tcPr>
            <w:tcW w:w="2226" w:type="dxa"/>
            <w:gridSpan w:val="2"/>
            <w:tcBorders>
              <w:top w:val="single" w:sz="4" w:space="0" w:color="auto"/>
              <w:bottom w:val="single" w:sz="4" w:space="0" w:color="auto"/>
            </w:tcBorders>
          </w:tcPr>
          <w:p w14:paraId="2875A643" w14:textId="77777777" w:rsidR="00585F4B" w:rsidRPr="008863B9" w:rsidRDefault="00585F4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44782F8E" w14:textId="77777777" w:rsidR="00585F4B" w:rsidRPr="008863B9" w:rsidRDefault="00585F4B">
            <w:pPr>
              <w:pStyle w:val="CRCoverPage"/>
              <w:spacing w:after="0"/>
              <w:ind w:left="100"/>
              <w:rPr>
                <w:noProof/>
                <w:sz w:val="8"/>
                <w:szCs w:val="8"/>
              </w:rPr>
            </w:pPr>
          </w:p>
        </w:tc>
      </w:tr>
      <w:tr w:rsidR="00585F4B" w14:paraId="27685657" w14:textId="77777777" w:rsidTr="00585F4B">
        <w:tc>
          <w:tcPr>
            <w:tcW w:w="2226" w:type="dxa"/>
            <w:gridSpan w:val="2"/>
            <w:tcBorders>
              <w:top w:val="single" w:sz="4" w:space="0" w:color="auto"/>
              <w:left w:val="single" w:sz="4" w:space="0" w:color="auto"/>
              <w:bottom w:val="single" w:sz="4" w:space="0" w:color="auto"/>
            </w:tcBorders>
          </w:tcPr>
          <w:p w14:paraId="17F16ED2" w14:textId="77777777" w:rsidR="00585F4B" w:rsidRDefault="00585F4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4352F67" w14:textId="77777777" w:rsidR="00585F4B" w:rsidRDefault="00585F4B">
            <w:pPr>
              <w:pStyle w:val="CRCoverPage"/>
              <w:spacing w:after="0"/>
              <w:ind w:left="100"/>
              <w:rPr>
                <w:noProof/>
              </w:rPr>
            </w:pPr>
          </w:p>
        </w:tc>
      </w:tr>
    </w:tbl>
    <w:p w14:paraId="68C50BDD" w14:textId="77777777" w:rsidR="00585F4B" w:rsidRDefault="00585F4B" w:rsidP="00585F4B">
      <w:pPr>
        <w:pStyle w:val="CRCoverPage"/>
        <w:spacing w:after="0"/>
        <w:rPr>
          <w:noProof/>
          <w:sz w:val="8"/>
          <w:szCs w:val="8"/>
        </w:rPr>
      </w:pPr>
    </w:p>
    <w:p w14:paraId="12204074" w14:textId="77777777" w:rsidR="00585F4B" w:rsidRDefault="00585F4B">
      <w:pPr>
        <w:spacing w:after="0"/>
        <w:rPr>
          <w:rFonts w:ascii="Arial" w:hAnsi="Arial"/>
          <w:sz w:val="32"/>
        </w:rPr>
      </w:pPr>
      <w:bookmarkStart w:id="30" w:name="_Toc123088557"/>
      <w:bookmarkStart w:id="31" w:name="_Toc124298213"/>
      <w:bookmarkStart w:id="32" w:name="_Toc130574964"/>
      <w:bookmarkStart w:id="33" w:name="_Toc13176737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br w:type="page"/>
      </w:r>
    </w:p>
    <w:p w14:paraId="00D0F936" w14:textId="77777777" w:rsidR="00015AE2" w:rsidRPr="00C04A08" w:rsidRDefault="00015AE2" w:rsidP="00015AE2">
      <w:pPr>
        <w:pStyle w:val="Heading4"/>
      </w:pPr>
      <w:bookmarkStart w:id="34" w:name="_Toc21340762"/>
      <w:bookmarkStart w:id="35" w:name="_Toc29805209"/>
      <w:bookmarkStart w:id="36" w:name="_Toc36456418"/>
      <w:bookmarkStart w:id="37" w:name="_Toc36469516"/>
      <w:bookmarkStart w:id="38" w:name="_Toc37253925"/>
      <w:bookmarkStart w:id="39" w:name="_Toc37322782"/>
      <w:bookmarkStart w:id="40" w:name="_Toc37324188"/>
      <w:bookmarkStart w:id="41" w:name="_Toc45889711"/>
      <w:bookmarkStart w:id="42" w:name="_Toc52196366"/>
      <w:bookmarkStart w:id="43" w:name="_Toc52197346"/>
      <w:bookmarkStart w:id="44" w:name="_Toc53173069"/>
      <w:bookmarkStart w:id="45" w:name="_Toc53173438"/>
      <w:bookmarkStart w:id="46" w:name="_Toc61119427"/>
      <w:bookmarkStart w:id="47" w:name="_Toc61119809"/>
      <w:bookmarkStart w:id="48" w:name="_Toc67925855"/>
      <w:bookmarkStart w:id="49" w:name="_Toc75273493"/>
      <w:bookmarkStart w:id="50" w:name="_Toc76510393"/>
      <w:bookmarkStart w:id="51" w:name="_Toc83129546"/>
      <w:bookmarkStart w:id="52" w:name="_Toc90591079"/>
      <w:bookmarkStart w:id="53" w:name="_Toc98864101"/>
      <w:bookmarkStart w:id="54" w:name="_Toc99733350"/>
      <w:bookmarkStart w:id="55" w:name="_Toc106577241"/>
      <w:bookmarkStart w:id="56" w:name="_Toc114536992"/>
      <w:bookmarkStart w:id="57" w:name="_Toc115257260"/>
      <w:bookmarkStart w:id="58" w:name="_Toc123086579"/>
      <w:bookmarkStart w:id="59" w:name="_Toc123088314"/>
      <w:bookmarkStart w:id="60" w:name="_Toc124297969"/>
      <w:bookmarkStart w:id="61" w:name="_Toc130574720"/>
      <w:bookmarkStart w:id="62" w:name="_Toc131767130"/>
      <w:r w:rsidRPr="00C04A08">
        <w:lastRenderedPageBreak/>
        <w:t>6.2.1.3</w:t>
      </w:r>
      <w:r w:rsidRPr="00C04A08">
        <w:tab/>
        <w:t>UE maximum output power for power class 3</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F5397F" w14:textId="77777777" w:rsidR="00015AE2" w:rsidRPr="00C04A08" w:rsidRDefault="00015AE2" w:rsidP="00015AE2">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39ABB5C6" w14:textId="77777777" w:rsidR="00015AE2" w:rsidRPr="00C04A08" w:rsidRDefault="00015AE2" w:rsidP="00015AE2">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15AE2" w:rsidRPr="00C04A08" w14:paraId="4E68F4FB"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0B693CE2" w14:textId="77777777" w:rsidR="00015AE2" w:rsidRPr="00C04A08" w:rsidRDefault="00015AE2" w:rsidP="0027311C">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51564F" w14:textId="77777777" w:rsidR="00015AE2" w:rsidRPr="00C04A08" w:rsidRDefault="00015AE2" w:rsidP="0027311C">
            <w:pPr>
              <w:pStyle w:val="TAH"/>
            </w:pPr>
            <w:r w:rsidRPr="00C04A08">
              <w:t>Min peak EIRP (dBm)</w:t>
            </w:r>
          </w:p>
        </w:tc>
      </w:tr>
      <w:tr w:rsidR="00015AE2" w:rsidRPr="00C04A08" w14:paraId="07F6A5BD"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2B8B2AAF" w14:textId="77777777" w:rsidR="00015AE2" w:rsidRPr="00C04A08" w:rsidRDefault="00015AE2" w:rsidP="0027311C">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4F14BD3" w14:textId="77777777" w:rsidR="00015AE2" w:rsidRPr="00C04A08" w:rsidRDefault="00015AE2" w:rsidP="0027311C">
            <w:pPr>
              <w:pStyle w:val="TAC"/>
            </w:pPr>
            <w:r w:rsidRPr="00C04A08">
              <w:t>22.4</w:t>
            </w:r>
          </w:p>
        </w:tc>
      </w:tr>
      <w:tr w:rsidR="00015AE2" w:rsidRPr="00C04A08" w14:paraId="548D0101"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1C40ED19" w14:textId="77777777" w:rsidR="00015AE2" w:rsidRPr="00C04A08" w:rsidRDefault="00015AE2" w:rsidP="0027311C">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1D49CB8" w14:textId="77777777" w:rsidR="00015AE2" w:rsidRPr="00C04A08" w:rsidRDefault="00015AE2" w:rsidP="0027311C">
            <w:pPr>
              <w:pStyle w:val="TAC"/>
            </w:pPr>
            <w:r w:rsidRPr="00C04A08">
              <w:t>22.4</w:t>
            </w:r>
          </w:p>
        </w:tc>
      </w:tr>
      <w:tr w:rsidR="00015AE2" w:rsidRPr="00C04A08" w14:paraId="35B3E73E"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406C6C1E" w14:textId="77777777" w:rsidR="00015AE2" w:rsidRPr="00C04A08" w:rsidRDefault="00015AE2" w:rsidP="0027311C">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A7C82D5" w14:textId="77777777" w:rsidR="00015AE2" w:rsidRPr="00C04A08" w:rsidRDefault="00015AE2" w:rsidP="0027311C">
            <w:pPr>
              <w:pStyle w:val="TAC"/>
            </w:pPr>
            <w:r w:rsidRPr="00C04A08">
              <w:t>18.7</w:t>
            </w:r>
          </w:p>
        </w:tc>
      </w:tr>
      <w:tr w:rsidR="00015AE2" w:rsidRPr="00C04A08" w14:paraId="5DD8B6CF"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1BB0266" w14:textId="77777777" w:rsidR="00015AE2" w:rsidRPr="00C04A08" w:rsidRDefault="00015AE2" w:rsidP="0027311C">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57EAD5" w14:textId="77777777" w:rsidR="00015AE2" w:rsidRPr="00C04A08" w:rsidRDefault="00015AE2" w:rsidP="0027311C">
            <w:pPr>
              <w:pStyle w:val="TAC"/>
            </w:pPr>
            <w:r w:rsidRPr="00C04A08">
              <w:t>20.6</w:t>
            </w:r>
          </w:p>
        </w:tc>
      </w:tr>
      <w:tr w:rsidR="00015AE2" w:rsidRPr="00C04A08" w14:paraId="07EC434B"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DE9FD56" w14:textId="77777777" w:rsidR="00015AE2" w:rsidRPr="00C04A08" w:rsidRDefault="00015AE2" w:rsidP="0027311C">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74A8B9C9" w14:textId="77777777" w:rsidR="00015AE2" w:rsidRPr="00C04A08" w:rsidRDefault="00015AE2" w:rsidP="0027311C">
            <w:pPr>
              <w:pStyle w:val="TAC"/>
            </w:pPr>
            <w:r w:rsidRPr="00C04A08">
              <w:t>22.4</w:t>
            </w:r>
          </w:p>
        </w:tc>
      </w:tr>
      <w:tr w:rsidR="00015AE2" w:rsidRPr="00C04A08" w14:paraId="3B7A04C8"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0DDE3DAF" w14:textId="77777777" w:rsidR="00015AE2" w:rsidRPr="00C04A08" w:rsidRDefault="00015AE2" w:rsidP="0027311C">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1F12736" w14:textId="77777777" w:rsidR="00015AE2" w:rsidRPr="00C04A08" w:rsidRDefault="00015AE2" w:rsidP="0027311C">
            <w:pPr>
              <w:pStyle w:val="TAC"/>
            </w:pPr>
            <w:r>
              <w:t>16.0</w:t>
            </w:r>
          </w:p>
        </w:tc>
      </w:tr>
      <w:tr w:rsidR="00015AE2" w:rsidRPr="00C04A08" w14:paraId="440731D0"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3162F0B" w14:textId="77777777" w:rsidR="00015AE2" w:rsidRDefault="00015AE2" w:rsidP="0027311C">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1517904A" w14:textId="77777777" w:rsidR="00015AE2" w:rsidRDefault="00015AE2" w:rsidP="0027311C">
            <w:pPr>
              <w:pStyle w:val="TAC"/>
            </w:pPr>
            <w:r>
              <w:t>14.1</w:t>
            </w:r>
          </w:p>
        </w:tc>
      </w:tr>
      <w:tr w:rsidR="00015AE2" w:rsidRPr="00C04A08" w14:paraId="490AAEDD" w14:textId="77777777" w:rsidTr="0027311C">
        <w:tc>
          <w:tcPr>
            <w:tcW w:w="4214" w:type="dxa"/>
            <w:gridSpan w:val="2"/>
            <w:tcBorders>
              <w:top w:val="single" w:sz="4" w:space="0" w:color="auto"/>
              <w:left w:val="single" w:sz="4" w:space="0" w:color="auto"/>
              <w:bottom w:val="single" w:sz="4" w:space="0" w:color="auto"/>
            </w:tcBorders>
            <w:vAlign w:val="center"/>
            <w:hideMark/>
          </w:tcPr>
          <w:p w14:paraId="630EC49D" w14:textId="77777777" w:rsidR="00015AE2" w:rsidRPr="00C04A08" w:rsidRDefault="00015AE2" w:rsidP="0027311C">
            <w:pPr>
              <w:pStyle w:val="TAN"/>
            </w:pPr>
            <w:r w:rsidRPr="00C04A08">
              <w:t>NOTE 1:</w:t>
            </w:r>
            <w:r w:rsidRPr="00C04A08">
              <w:tab/>
              <w:t>Minimum peak EIRP is defined as the lower limit without tolerance</w:t>
            </w:r>
          </w:p>
          <w:p w14:paraId="5182CEBB" w14:textId="77777777" w:rsidR="00015AE2" w:rsidRDefault="00015AE2" w:rsidP="0027311C">
            <w:pPr>
              <w:pStyle w:val="TAN"/>
              <w:rPr>
                <w:ins w:id="63" w:author="Yang Tang" w:date="2023-05-25T08:33:00Z"/>
              </w:rPr>
            </w:pPr>
            <w:r w:rsidRPr="00C04A08">
              <w:t>NOTE 2:</w:t>
            </w:r>
            <w:r w:rsidRPr="00C04A08">
              <w:tab/>
              <w:t>Void</w:t>
            </w:r>
          </w:p>
          <w:p w14:paraId="4899A2E3" w14:textId="1C2AF45A" w:rsidR="00266F13" w:rsidRPr="00C04A08" w:rsidRDefault="00266F13" w:rsidP="0027311C">
            <w:pPr>
              <w:pStyle w:val="TAN"/>
            </w:pPr>
            <w:ins w:id="64" w:author="Yang Tang" w:date="2023-05-25T08:33:00Z">
              <w:r>
                <w:t xml:space="preserve">NOTE 3: </w:t>
              </w:r>
            </w:ins>
            <w:ins w:id="65" w:author="Yang Tang" w:date="2023-05-25T08:38:00Z">
              <w:r>
                <w:t>Minimum peak EIRP</w:t>
              </w:r>
            </w:ins>
            <w:ins w:id="66" w:author="Yang Tang" w:date="2023-05-25T08:39:00Z">
              <w:r>
                <w:t xml:space="preserve"> does not apply in initial access and RRC INACTIVE STATE</w:t>
              </w:r>
            </w:ins>
          </w:p>
        </w:tc>
      </w:tr>
    </w:tbl>
    <w:p w14:paraId="39E32A4E" w14:textId="77777777" w:rsidR="00015AE2" w:rsidRPr="00C04A08" w:rsidRDefault="00015AE2" w:rsidP="00015AE2"/>
    <w:p w14:paraId="5ADAB9E4" w14:textId="77777777" w:rsidR="00015AE2" w:rsidRPr="00C04A08" w:rsidRDefault="00015AE2" w:rsidP="00015AE2">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w:t>
      </w:r>
      <w:r w:rsidRPr="00D74A40">
        <w:rPr>
          <w:highlight w:val="yellow"/>
        </w:rPr>
        <w:t>beam locked mode</w:t>
      </w:r>
      <w:r w:rsidRPr="00C04A08">
        <w:t xml:space="preserve"> and the total component of EIRP (</w:t>
      </w:r>
      <w:r w:rsidRPr="00D74A40">
        <w:rPr>
          <w:highlight w:val="yellow"/>
        </w:rPr>
        <w:t xml:space="preserve">Link=TX beam peak direction, </w:t>
      </w:r>
      <w:proofErr w:type="spellStart"/>
      <w:r w:rsidRPr="00D74A40">
        <w:rPr>
          <w:highlight w:val="yellow"/>
        </w:rPr>
        <w:t>Meas</w:t>
      </w:r>
      <w:proofErr w:type="spellEnd"/>
      <w:r w:rsidRPr="00D74A40">
        <w:rPr>
          <w:highlight w:val="yellow"/>
        </w:rPr>
        <w:t>=Link angle</w:t>
      </w:r>
      <w:r w:rsidRPr="00C04A08">
        <w:t>.</w:t>
      </w:r>
    </w:p>
    <w:p w14:paraId="141A4B94" w14:textId="77777777" w:rsidR="00015AE2" w:rsidRPr="00C04A08" w:rsidRDefault="00015AE2" w:rsidP="00015AE2">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15AE2" w:rsidRPr="00C04A08" w14:paraId="64051E0E" w14:textId="77777777" w:rsidTr="0027311C">
        <w:tc>
          <w:tcPr>
            <w:tcW w:w="1528" w:type="dxa"/>
            <w:shd w:val="clear" w:color="auto" w:fill="auto"/>
            <w:vAlign w:val="center"/>
          </w:tcPr>
          <w:p w14:paraId="4FD227E2" w14:textId="77777777" w:rsidR="00015AE2" w:rsidRPr="00C04A08" w:rsidRDefault="00015AE2" w:rsidP="0027311C">
            <w:pPr>
              <w:pStyle w:val="TAH"/>
              <w:rPr>
                <w:rFonts w:eastAsia="Calibri"/>
              </w:rPr>
            </w:pPr>
            <w:bookmarkStart w:id="67" w:name="_Hlk515357814"/>
            <w:r w:rsidRPr="00C04A08">
              <w:rPr>
                <w:rFonts w:eastAsia="Calibri"/>
              </w:rPr>
              <w:t>Operating band</w:t>
            </w:r>
          </w:p>
        </w:tc>
        <w:tc>
          <w:tcPr>
            <w:tcW w:w="1500" w:type="dxa"/>
            <w:shd w:val="clear" w:color="auto" w:fill="auto"/>
            <w:vAlign w:val="center"/>
          </w:tcPr>
          <w:p w14:paraId="4C50EF01" w14:textId="77777777" w:rsidR="00015AE2" w:rsidRPr="00C04A08" w:rsidRDefault="00015AE2" w:rsidP="0027311C">
            <w:pPr>
              <w:pStyle w:val="TAH"/>
              <w:rPr>
                <w:rFonts w:eastAsia="Calibri"/>
              </w:rPr>
            </w:pPr>
            <w:r w:rsidRPr="00C04A08">
              <w:rPr>
                <w:rFonts w:eastAsia="Calibri"/>
              </w:rPr>
              <w:t>Max TRP (dBm)</w:t>
            </w:r>
          </w:p>
        </w:tc>
        <w:tc>
          <w:tcPr>
            <w:tcW w:w="1504" w:type="dxa"/>
            <w:shd w:val="clear" w:color="auto" w:fill="auto"/>
          </w:tcPr>
          <w:p w14:paraId="57EDD466" w14:textId="77777777" w:rsidR="00015AE2" w:rsidRPr="00C04A08" w:rsidRDefault="00015AE2" w:rsidP="0027311C">
            <w:pPr>
              <w:pStyle w:val="TAH"/>
              <w:rPr>
                <w:rFonts w:eastAsia="Calibri"/>
              </w:rPr>
            </w:pPr>
            <w:r w:rsidRPr="00C04A08">
              <w:rPr>
                <w:rFonts w:eastAsia="Calibri"/>
              </w:rPr>
              <w:t>Max EIRP (dBm)</w:t>
            </w:r>
          </w:p>
        </w:tc>
        <w:tc>
          <w:tcPr>
            <w:tcW w:w="1430" w:type="dxa"/>
          </w:tcPr>
          <w:p w14:paraId="59FA417E" w14:textId="77777777" w:rsidR="00015AE2" w:rsidRDefault="00015AE2" w:rsidP="0027311C">
            <w:pPr>
              <w:pStyle w:val="TAH"/>
              <w:rPr>
                <w:rFonts w:eastAsia="Calibri"/>
              </w:rPr>
            </w:pPr>
            <w:r>
              <w:rPr>
                <w:rFonts w:eastAsia="Calibri"/>
              </w:rPr>
              <w:t>Max EIRP</w:t>
            </w:r>
          </w:p>
          <w:p w14:paraId="70AF62F3" w14:textId="77777777" w:rsidR="00015AE2" w:rsidRPr="00C04A08" w:rsidRDefault="00015AE2" w:rsidP="0027311C">
            <w:pPr>
              <w:pStyle w:val="TAH"/>
              <w:rPr>
                <w:rFonts w:eastAsia="Calibri"/>
              </w:rPr>
            </w:pPr>
            <w:r>
              <w:rPr>
                <w:rFonts w:eastAsia="Calibri"/>
              </w:rPr>
              <w:t>(dBm/MHz)</w:t>
            </w:r>
          </w:p>
        </w:tc>
        <w:tc>
          <w:tcPr>
            <w:tcW w:w="1430" w:type="dxa"/>
          </w:tcPr>
          <w:p w14:paraId="1373FEDD" w14:textId="77777777" w:rsidR="00015AE2" w:rsidRPr="00C04A08" w:rsidRDefault="00015AE2" w:rsidP="0027311C">
            <w:pPr>
              <w:pStyle w:val="TAH"/>
              <w:rPr>
                <w:rFonts w:eastAsia="Calibri"/>
              </w:rPr>
            </w:pPr>
            <w:r>
              <w:rPr>
                <w:rFonts w:eastAsia="Calibri"/>
              </w:rPr>
              <w:t>Notes</w:t>
            </w:r>
          </w:p>
        </w:tc>
      </w:tr>
      <w:tr w:rsidR="00015AE2" w:rsidRPr="00C04A08" w14:paraId="32BED744" w14:textId="77777777" w:rsidTr="0027311C">
        <w:tc>
          <w:tcPr>
            <w:tcW w:w="1528" w:type="dxa"/>
            <w:shd w:val="clear" w:color="auto" w:fill="auto"/>
          </w:tcPr>
          <w:p w14:paraId="335EDAA6" w14:textId="77777777" w:rsidR="00015AE2" w:rsidRPr="00C04A08" w:rsidRDefault="00015AE2" w:rsidP="0027311C">
            <w:pPr>
              <w:pStyle w:val="TAC"/>
              <w:rPr>
                <w:rFonts w:eastAsia="Calibri"/>
              </w:rPr>
            </w:pPr>
            <w:r w:rsidRPr="00C04A08">
              <w:rPr>
                <w:rFonts w:eastAsia="Calibri"/>
              </w:rPr>
              <w:t>n257</w:t>
            </w:r>
          </w:p>
        </w:tc>
        <w:tc>
          <w:tcPr>
            <w:tcW w:w="1500" w:type="dxa"/>
            <w:shd w:val="clear" w:color="auto" w:fill="auto"/>
            <w:vAlign w:val="center"/>
          </w:tcPr>
          <w:p w14:paraId="58F6EACB" w14:textId="77777777" w:rsidR="00015AE2" w:rsidRPr="00C04A08" w:rsidRDefault="00015AE2" w:rsidP="0027311C">
            <w:pPr>
              <w:pStyle w:val="TAC"/>
              <w:rPr>
                <w:rFonts w:eastAsia="Calibri"/>
              </w:rPr>
            </w:pPr>
            <w:r w:rsidRPr="00C04A08">
              <w:rPr>
                <w:rFonts w:eastAsia="Calibri"/>
              </w:rPr>
              <w:t>23</w:t>
            </w:r>
          </w:p>
        </w:tc>
        <w:tc>
          <w:tcPr>
            <w:tcW w:w="1504" w:type="dxa"/>
            <w:shd w:val="clear" w:color="auto" w:fill="auto"/>
            <w:vAlign w:val="center"/>
          </w:tcPr>
          <w:p w14:paraId="139A5B72" w14:textId="77777777" w:rsidR="00015AE2" w:rsidRPr="00C04A08" w:rsidRDefault="00015AE2" w:rsidP="0027311C">
            <w:pPr>
              <w:pStyle w:val="TAC"/>
              <w:rPr>
                <w:rFonts w:eastAsia="Calibri"/>
              </w:rPr>
            </w:pPr>
            <w:r w:rsidRPr="00C04A08">
              <w:rPr>
                <w:rFonts w:eastAsia="Calibri"/>
              </w:rPr>
              <w:t>43</w:t>
            </w:r>
          </w:p>
        </w:tc>
        <w:tc>
          <w:tcPr>
            <w:tcW w:w="1430" w:type="dxa"/>
          </w:tcPr>
          <w:p w14:paraId="23B2D4E5" w14:textId="77777777" w:rsidR="00015AE2" w:rsidRPr="00C04A08" w:rsidRDefault="00015AE2" w:rsidP="0027311C">
            <w:pPr>
              <w:pStyle w:val="TAC"/>
              <w:rPr>
                <w:rFonts w:eastAsia="Calibri"/>
              </w:rPr>
            </w:pPr>
          </w:p>
        </w:tc>
        <w:tc>
          <w:tcPr>
            <w:tcW w:w="1430" w:type="dxa"/>
          </w:tcPr>
          <w:p w14:paraId="1E9E1CAD" w14:textId="77777777" w:rsidR="00015AE2" w:rsidRPr="00C04A08" w:rsidRDefault="00015AE2" w:rsidP="0027311C">
            <w:pPr>
              <w:pStyle w:val="TAC"/>
              <w:rPr>
                <w:rFonts w:eastAsia="Calibri"/>
              </w:rPr>
            </w:pPr>
          </w:p>
        </w:tc>
      </w:tr>
      <w:tr w:rsidR="00015AE2" w:rsidRPr="00C04A08" w14:paraId="7FF9D6AE" w14:textId="77777777" w:rsidTr="0027311C">
        <w:tc>
          <w:tcPr>
            <w:tcW w:w="1528" w:type="dxa"/>
            <w:shd w:val="clear" w:color="auto" w:fill="auto"/>
          </w:tcPr>
          <w:p w14:paraId="5E550AF1" w14:textId="77777777" w:rsidR="00015AE2" w:rsidRPr="00C04A08" w:rsidRDefault="00015AE2" w:rsidP="0027311C">
            <w:pPr>
              <w:pStyle w:val="TAC"/>
              <w:rPr>
                <w:rFonts w:eastAsia="Calibri"/>
              </w:rPr>
            </w:pPr>
            <w:r w:rsidRPr="00C04A08">
              <w:rPr>
                <w:rFonts w:eastAsia="Calibri"/>
              </w:rPr>
              <w:t>n258</w:t>
            </w:r>
          </w:p>
        </w:tc>
        <w:tc>
          <w:tcPr>
            <w:tcW w:w="1500" w:type="dxa"/>
            <w:shd w:val="clear" w:color="auto" w:fill="auto"/>
            <w:vAlign w:val="center"/>
          </w:tcPr>
          <w:p w14:paraId="7F91A513" w14:textId="77777777" w:rsidR="00015AE2" w:rsidRPr="00C04A08" w:rsidRDefault="00015AE2" w:rsidP="0027311C">
            <w:pPr>
              <w:pStyle w:val="TAC"/>
              <w:rPr>
                <w:rFonts w:eastAsia="Calibri"/>
              </w:rPr>
            </w:pPr>
            <w:r w:rsidRPr="00C04A08">
              <w:rPr>
                <w:rFonts w:eastAsia="Calibri"/>
              </w:rPr>
              <w:t>23</w:t>
            </w:r>
          </w:p>
        </w:tc>
        <w:tc>
          <w:tcPr>
            <w:tcW w:w="1504" w:type="dxa"/>
            <w:shd w:val="clear" w:color="auto" w:fill="auto"/>
            <w:vAlign w:val="center"/>
          </w:tcPr>
          <w:p w14:paraId="1176CED4" w14:textId="77777777" w:rsidR="00015AE2" w:rsidRPr="00C04A08" w:rsidRDefault="00015AE2" w:rsidP="0027311C">
            <w:pPr>
              <w:pStyle w:val="TAC"/>
              <w:rPr>
                <w:rFonts w:eastAsia="Calibri"/>
              </w:rPr>
            </w:pPr>
            <w:r w:rsidRPr="00C04A08">
              <w:rPr>
                <w:rFonts w:eastAsia="Calibri"/>
              </w:rPr>
              <w:t>43</w:t>
            </w:r>
          </w:p>
        </w:tc>
        <w:tc>
          <w:tcPr>
            <w:tcW w:w="1430" w:type="dxa"/>
          </w:tcPr>
          <w:p w14:paraId="15E9577C" w14:textId="77777777" w:rsidR="00015AE2" w:rsidRPr="00C04A08" w:rsidRDefault="00015AE2" w:rsidP="0027311C">
            <w:pPr>
              <w:pStyle w:val="TAC"/>
              <w:rPr>
                <w:rFonts w:eastAsia="Calibri"/>
              </w:rPr>
            </w:pPr>
          </w:p>
        </w:tc>
        <w:tc>
          <w:tcPr>
            <w:tcW w:w="1430" w:type="dxa"/>
          </w:tcPr>
          <w:p w14:paraId="33CDF9ED" w14:textId="77777777" w:rsidR="00015AE2" w:rsidRPr="00C04A08" w:rsidRDefault="00015AE2" w:rsidP="0027311C">
            <w:pPr>
              <w:pStyle w:val="TAC"/>
              <w:rPr>
                <w:rFonts w:eastAsia="Calibri"/>
              </w:rPr>
            </w:pPr>
          </w:p>
        </w:tc>
      </w:tr>
      <w:tr w:rsidR="00015AE2" w:rsidRPr="00C04A08" w14:paraId="07592969" w14:textId="77777777" w:rsidTr="0027311C">
        <w:tc>
          <w:tcPr>
            <w:tcW w:w="1528" w:type="dxa"/>
            <w:shd w:val="clear" w:color="auto" w:fill="auto"/>
          </w:tcPr>
          <w:p w14:paraId="2EADCC65" w14:textId="77777777" w:rsidR="00015AE2" w:rsidRPr="00C04A08" w:rsidRDefault="00015AE2" w:rsidP="0027311C">
            <w:pPr>
              <w:pStyle w:val="TAC"/>
              <w:rPr>
                <w:rFonts w:eastAsia="Calibri"/>
              </w:rPr>
            </w:pPr>
            <w:r w:rsidRPr="00C04A08">
              <w:rPr>
                <w:rFonts w:eastAsia="Calibri"/>
              </w:rPr>
              <w:t>n259</w:t>
            </w:r>
          </w:p>
        </w:tc>
        <w:tc>
          <w:tcPr>
            <w:tcW w:w="1500" w:type="dxa"/>
            <w:shd w:val="clear" w:color="auto" w:fill="auto"/>
            <w:vAlign w:val="center"/>
          </w:tcPr>
          <w:p w14:paraId="5C8709D8" w14:textId="77777777" w:rsidR="00015AE2" w:rsidRPr="00C04A08" w:rsidRDefault="00015AE2" w:rsidP="0027311C">
            <w:pPr>
              <w:pStyle w:val="TAC"/>
              <w:rPr>
                <w:rFonts w:eastAsia="Calibri"/>
              </w:rPr>
            </w:pPr>
            <w:r w:rsidRPr="00C04A08">
              <w:rPr>
                <w:rFonts w:eastAsia="Calibri"/>
              </w:rPr>
              <w:t>23</w:t>
            </w:r>
          </w:p>
        </w:tc>
        <w:tc>
          <w:tcPr>
            <w:tcW w:w="1504" w:type="dxa"/>
            <w:shd w:val="clear" w:color="auto" w:fill="auto"/>
            <w:vAlign w:val="center"/>
          </w:tcPr>
          <w:p w14:paraId="4391846D" w14:textId="77777777" w:rsidR="00015AE2" w:rsidRPr="00C04A08" w:rsidRDefault="00015AE2" w:rsidP="0027311C">
            <w:pPr>
              <w:pStyle w:val="TAC"/>
              <w:rPr>
                <w:rFonts w:eastAsia="Calibri"/>
              </w:rPr>
            </w:pPr>
            <w:r w:rsidRPr="00C04A08">
              <w:rPr>
                <w:rFonts w:eastAsia="Calibri"/>
              </w:rPr>
              <w:t>43</w:t>
            </w:r>
          </w:p>
        </w:tc>
        <w:tc>
          <w:tcPr>
            <w:tcW w:w="1430" w:type="dxa"/>
          </w:tcPr>
          <w:p w14:paraId="40922516" w14:textId="77777777" w:rsidR="00015AE2" w:rsidRPr="00C04A08" w:rsidRDefault="00015AE2" w:rsidP="0027311C">
            <w:pPr>
              <w:pStyle w:val="TAC"/>
              <w:rPr>
                <w:rFonts w:eastAsia="Calibri"/>
              </w:rPr>
            </w:pPr>
          </w:p>
        </w:tc>
        <w:tc>
          <w:tcPr>
            <w:tcW w:w="1430" w:type="dxa"/>
          </w:tcPr>
          <w:p w14:paraId="41A58E84" w14:textId="77777777" w:rsidR="00015AE2" w:rsidRPr="00C04A08" w:rsidRDefault="00015AE2" w:rsidP="0027311C">
            <w:pPr>
              <w:pStyle w:val="TAC"/>
              <w:rPr>
                <w:rFonts w:eastAsia="Calibri"/>
              </w:rPr>
            </w:pPr>
          </w:p>
        </w:tc>
      </w:tr>
      <w:tr w:rsidR="00015AE2" w:rsidRPr="00C04A08" w14:paraId="103649ED" w14:textId="77777777" w:rsidTr="0027311C">
        <w:tc>
          <w:tcPr>
            <w:tcW w:w="1528" w:type="dxa"/>
            <w:shd w:val="clear" w:color="auto" w:fill="auto"/>
          </w:tcPr>
          <w:p w14:paraId="02965141" w14:textId="77777777" w:rsidR="00015AE2" w:rsidRPr="00C04A08" w:rsidRDefault="00015AE2" w:rsidP="0027311C">
            <w:pPr>
              <w:pStyle w:val="TAC"/>
              <w:rPr>
                <w:rFonts w:eastAsia="Calibri"/>
              </w:rPr>
            </w:pPr>
            <w:r w:rsidRPr="00C04A08">
              <w:rPr>
                <w:rFonts w:eastAsia="Calibri"/>
              </w:rPr>
              <w:t>n260</w:t>
            </w:r>
          </w:p>
        </w:tc>
        <w:tc>
          <w:tcPr>
            <w:tcW w:w="1500" w:type="dxa"/>
            <w:shd w:val="clear" w:color="auto" w:fill="auto"/>
            <w:vAlign w:val="center"/>
          </w:tcPr>
          <w:p w14:paraId="5BB7CF40" w14:textId="77777777" w:rsidR="00015AE2" w:rsidRPr="00C04A08" w:rsidRDefault="00015AE2" w:rsidP="0027311C">
            <w:pPr>
              <w:pStyle w:val="TAC"/>
              <w:rPr>
                <w:rFonts w:eastAsia="Calibri"/>
              </w:rPr>
            </w:pPr>
            <w:r w:rsidRPr="00C04A08">
              <w:rPr>
                <w:rFonts w:eastAsia="Calibri"/>
              </w:rPr>
              <w:t>23</w:t>
            </w:r>
          </w:p>
        </w:tc>
        <w:tc>
          <w:tcPr>
            <w:tcW w:w="1504" w:type="dxa"/>
            <w:shd w:val="clear" w:color="auto" w:fill="auto"/>
            <w:vAlign w:val="center"/>
          </w:tcPr>
          <w:p w14:paraId="3596C3A3" w14:textId="77777777" w:rsidR="00015AE2" w:rsidRPr="00C04A08" w:rsidRDefault="00015AE2" w:rsidP="0027311C">
            <w:pPr>
              <w:pStyle w:val="TAC"/>
              <w:rPr>
                <w:rFonts w:eastAsia="Calibri"/>
              </w:rPr>
            </w:pPr>
            <w:r w:rsidRPr="00C04A08">
              <w:rPr>
                <w:rFonts w:eastAsia="Calibri"/>
              </w:rPr>
              <w:t>43</w:t>
            </w:r>
          </w:p>
        </w:tc>
        <w:tc>
          <w:tcPr>
            <w:tcW w:w="1430" w:type="dxa"/>
          </w:tcPr>
          <w:p w14:paraId="73DC1895" w14:textId="77777777" w:rsidR="00015AE2" w:rsidRPr="00C04A08" w:rsidRDefault="00015AE2" w:rsidP="0027311C">
            <w:pPr>
              <w:pStyle w:val="TAC"/>
              <w:rPr>
                <w:rFonts w:eastAsia="Calibri"/>
              </w:rPr>
            </w:pPr>
          </w:p>
        </w:tc>
        <w:tc>
          <w:tcPr>
            <w:tcW w:w="1430" w:type="dxa"/>
          </w:tcPr>
          <w:p w14:paraId="5DA7FA32" w14:textId="77777777" w:rsidR="00015AE2" w:rsidRPr="00C04A08" w:rsidRDefault="00015AE2" w:rsidP="0027311C">
            <w:pPr>
              <w:pStyle w:val="TAC"/>
              <w:rPr>
                <w:rFonts w:eastAsia="Calibri"/>
              </w:rPr>
            </w:pPr>
          </w:p>
        </w:tc>
      </w:tr>
      <w:tr w:rsidR="00015AE2" w:rsidRPr="00C04A08" w14:paraId="324AB425" w14:textId="77777777" w:rsidTr="0027311C">
        <w:tc>
          <w:tcPr>
            <w:tcW w:w="1528" w:type="dxa"/>
            <w:shd w:val="clear" w:color="auto" w:fill="auto"/>
          </w:tcPr>
          <w:p w14:paraId="0DBEC2F2" w14:textId="77777777" w:rsidR="00015AE2" w:rsidRPr="00C04A08" w:rsidRDefault="00015AE2" w:rsidP="0027311C">
            <w:pPr>
              <w:pStyle w:val="TAC"/>
              <w:rPr>
                <w:rFonts w:eastAsia="Calibri"/>
              </w:rPr>
            </w:pPr>
            <w:r w:rsidRPr="00C04A08">
              <w:rPr>
                <w:rFonts w:eastAsia="Calibri"/>
              </w:rPr>
              <w:t>n261</w:t>
            </w:r>
          </w:p>
        </w:tc>
        <w:tc>
          <w:tcPr>
            <w:tcW w:w="1500" w:type="dxa"/>
            <w:shd w:val="clear" w:color="auto" w:fill="auto"/>
            <w:vAlign w:val="center"/>
          </w:tcPr>
          <w:p w14:paraId="6A497A14" w14:textId="77777777" w:rsidR="00015AE2" w:rsidRPr="00C04A08" w:rsidRDefault="00015AE2" w:rsidP="0027311C">
            <w:pPr>
              <w:pStyle w:val="TAC"/>
              <w:rPr>
                <w:rFonts w:eastAsia="Calibri"/>
              </w:rPr>
            </w:pPr>
            <w:r w:rsidRPr="00C04A08">
              <w:rPr>
                <w:rFonts w:eastAsia="Calibri"/>
              </w:rPr>
              <w:t>23</w:t>
            </w:r>
          </w:p>
        </w:tc>
        <w:tc>
          <w:tcPr>
            <w:tcW w:w="1504" w:type="dxa"/>
            <w:shd w:val="clear" w:color="auto" w:fill="auto"/>
            <w:vAlign w:val="center"/>
          </w:tcPr>
          <w:p w14:paraId="1FDD4C00" w14:textId="77777777" w:rsidR="00015AE2" w:rsidRPr="00C04A08" w:rsidRDefault="00015AE2" w:rsidP="0027311C">
            <w:pPr>
              <w:pStyle w:val="TAC"/>
              <w:rPr>
                <w:rFonts w:eastAsia="Calibri"/>
              </w:rPr>
            </w:pPr>
            <w:r w:rsidRPr="00C04A08">
              <w:rPr>
                <w:rFonts w:eastAsia="Calibri"/>
              </w:rPr>
              <w:t>43</w:t>
            </w:r>
          </w:p>
        </w:tc>
        <w:tc>
          <w:tcPr>
            <w:tcW w:w="1430" w:type="dxa"/>
          </w:tcPr>
          <w:p w14:paraId="07B963B6" w14:textId="77777777" w:rsidR="00015AE2" w:rsidRPr="00C04A08" w:rsidRDefault="00015AE2" w:rsidP="0027311C">
            <w:pPr>
              <w:pStyle w:val="TAC"/>
              <w:rPr>
                <w:rFonts w:eastAsia="Calibri"/>
              </w:rPr>
            </w:pPr>
          </w:p>
        </w:tc>
        <w:tc>
          <w:tcPr>
            <w:tcW w:w="1430" w:type="dxa"/>
          </w:tcPr>
          <w:p w14:paraId="6E32EA12" w14:textId="77777777" w:rsidR="00015AE2" w:rsidRPr="00C04A08" w:rsidRDefault="00015AE2" w:rsidP="0027311C">
            <w:pPr>
              <w:pStyle w:val="TAC"/>
              <w:rPr>
                <w:rFonts w:eastAsia="Calibri"/>
              </w:rPr>
            </w:pPr>
          </w:p>
        </w:tc>
      </w:tr>
      <w:tr w:rsidR="00015AE2" w:rsidRPr="00C04A08" w14:paraId="0D07F0E1" w14:textId="77777777" w:rsidTr="0027311C">
        <w:tc>
          <w:tcPr>
            <w:tcW w:w="1528" w:type="dxa"/>
            <w:tcBorders>
              <w:top w:val="single" w:sz="4" w:space="0" w:color="auto"/>
              <w:left w:val="single" w:sz="4" w:space="0" w:color="auto"/>
              <w:bottom w:val="single" w:sz="4" w:space="0" w:color="auto"/>
              <w:right w:val="single" w:sz="4" w:space="0" w:color="auto"/>
            </w:tcBorders>
          </w:tcPr>
          <w:p w14:paraId="76EDAFCD" w14:textId="77777777" w:rsidR="00015AE2" w:rsidRPr="00C04A08" w:rsidRDefault="00015AE2" w:rsidP="0027311C">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77E4CCD" w14:textId="77777777" w:rsidR="00015AE2" w:rsidRPr="00C04A08" w:rsidRDefault="00015AE2" w:rsidP="0027311C">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3551BBA" w14:textId="77777777" w:rsidR="00015AE2" w:rsidRPr="00C04A08" w:rsidRDefault="00015AE2" w:rsidP="0027311C">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5315A4CE" w14:textId="77777777" w:rsidR="00015AE2" w:rsidRDefault="00015AE2" w:rsidP="0027311C">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006064CE" w14:textId="77777777" w:rsidR="00015AE2" w:rsidRDefault="00015AE2" w:rsidP="0027311C">
            <w:pPr>
              <w:pStyle w:val="TAC"/>
              <w:rPr>
                <w:rFonts w:eastAsia="Calibri"/>
              </w:rPr>
            </w:pPr>
          </w:p>
        </w:tc>
      </w:tr>
      <w:tr w:rsidR="00015AE2" w:rsidRPr="00C04A08" w14:paraId="268523C0" w14:textId="77777777" w:rsidTr="0027311C">
        <w:tc>
          <w:tcPr>
            <w:tcW w:w="1528" w:type="dxa"/>
            <w:tcBorders>
              <w:top w:val="single" w:sz="4" w:space="0" w:color="auto"/>
              <w:left w:val="single" w:sz="4" w:space="0" w:color="auto"/>
              <w:bottom w:val="nil"/>
              <w:right w:val="single" w:sz="4" w:space="0" w:color="auto"/>
            </w:tcBorders>
            <w:vAlign w:val="center"/>
          </w:tcPr>
          <w:p w14:paraId="04B0AA81" w14:textId="77777777" w:rsidR="00015AE2" w:rsidRDefault="00015AE2" w:rsidP="0027311C">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0889D2A7" w14:textId="77777777" w:rsidR="00015AE2" w:rsidRDefault="00015AE2" w:rsidP="0027311C">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A62F2F1" w14:textId="77777777" w:rsidR="00015AE2" w:rsidRDefault="00015AE2" w:rsidP="0027311C">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310EC2D0" w14:textId="77777777" w:rsidR="00015AE2" w:rsidRDefault="00015AE2" w:rsidP="0027311C">
            <w:pPr>
              <w:pStyle w:val="TAC"/>
            </w:pPr>
          </w:p>
        </w:tc>
        <w:tc>
          <w:tcPr>
            <w:tcW w:w="1430" w:type="dxa"/>
            <w:tcBorders>
              <w:top w:val="single" w:sz="4" w:space="0" w:color="auto"/>
              <w:left w:val="single" w:sz="4" w:space="0" w:color="auto"/>
              <w:bottom w:val="single" w:sz="4" w:space="0" w:color="auto"/>
              <w:right w:val="single" w:sz="4" w:space="0" w:color="auto"/>
            </w:tcBorders>
          </w:tcPr>
          <w:p w14:paraId="1E5463CB" w14:textId="77777777" w:rsidR="00015AE2" w:rsidRDefault="00015AE2" w:rsidP="0027311C">
            <w:pPr>
              <w:pStyle w:val="TAC"/>
            </w:pPr>
            <w:r>
              <w:t>Default for “NS_200”</w:t>
            </w:r>
          </w:p>
        </w:tc>
      </w:tr>
      <w:tr w:rsidR="00015AE2" w:rsidRPr="00C04A08" w14:paraId="1C9BBB54" w14:textId="77777777" w:rsidTr="00A46586">
        <w:tc>
          <w:tcPr>
            <w:tcW w:w="1528" w:type="dxa"/>
            <w:tcBorders>
              <w:top w:val="nil"/>
              <w:left w:val="single" w:sz="4" w:space="0" w:color="auto"/>
              <w:bottom w:val="single" w:sz="4" w:space="0" w:color="auto"/>
              <w:right w:val="single" w:sz="4" w:space="0" w:color="auto"/>
            </w:tcBorders>
            <w:vAlign w:val="center"/>
          </w:tcPr>
          <w:p w14:paraId="5CB93309" w14:textId="77777777" w:rsidR="00015AE2" w:rsidRDefault="00015AE2" w:rsidP="0027311C">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7E7BDE4" w14:textId="77777777" w:rsidR="00015AE2" w:rsidRDefault="00015AE2" w:rsidP="0027311C">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06CBF47" w14:textId="77777777" w:rsidR="00015AE2" w:rsidRDefault="00015AE2" w:rsidP="0027311C">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06F2CC68" w14:textId="77777777" w:rsidR="00015AE2" w:rsidRDefault="00015AE2" w:rsidP="0027311C">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2B985B71" w14:textId="77777777" w:rsidR="00015AE2" w:rsidRDefault="00015AE2" w:rsidP="0027311C">
            <w:pPr>
              <w:pStyle w:val="TAL"/>
            </w:pPr>
            <w:r>
              <w:t>Applies when “NS_204” is indicated in the cell</w:t>
            </w:r>
          </w:p>
          <w:p w14:paraId="0EF8D798" w14:textId="77777777" w:rsidR="00015AE2" w:rsidRDefault="00015AE2" w:rsidP="0027311C">
            <w:pPr>
              <w:pStyle w:val="TAL"/>
            </w:pPr>
          </w:p>
          <w:p w14:paraId="7B739804" w14:textId="77777777" w:rsidR="00015AE2" w:rsidRDefault="00015AE2" w:rsidP="0027311C">
            <w:pPr>
              <w:pStyle w:val="TAC"/>
            </w:pPr>
            <w:r>
              <w:t>NOTE 1: it is max average EIRP</w:t>
            </w:r>
          </w:p>
        </w:tc>
      </w:tr>
      <w:tr w:rsidR="008F5080" w:rsidRPr="00C04A08" w14:paraId="348C6B3B" w14:textId="77777777" w:rsidTr="00A46586">
        <w:trPr>
          <w:ins w:id="68" w:author="Huawei-Chunying Gu" w:date="2023-05-26T09:10:00Z"/>
        </w:trPr>
        <w:tc>
          <w:tcPr>
            <w:tcW w:w="7392" w:type="dxa"/>
            <w:gridSpan w:val="5"/>
            <w:tcBorders>
              <w:top w:val="single" w:sz="4" w:space="0" w:color="auto"/>
              <w:left w:val="single" w:sz="4" w:space="0" w:color="auto"/>
              <w:bottom w:val="single" w:sz="4" w:space="0" w:color="auto"/>
              <w:right w:val="single" w:sz="4" w:space="0" w:color="auto"/>
            </w:tcBorders>
            <w:vAlign w:val="center"/>
          </w:tcPr>
          <w:p w14:paraId="4C214CCE" w14:textId="706E36E8" w:rsidR="008F5080" w:rsidRDefault="008F5080" w:rsidP="00A46586">
            <w:pPr>
              <w:pStyle w:val="TAN"/>
              <w:rPr>
                <w:ins w:id="69" w:author="Huawei-Chunying Gu" w:date="2023-05-26T09:10:00Z"/>
              </w:rPr>
            </w:pPr>
          </w:p>
        </w:tc>
      </w:tr>
      <w:bookmarkEnd w:id="67"/>
    </w:tbl>
    <w:p w14:paraId="1D6E5252" w14:textId="77777777" w:rsidR="00015AE2" w:rsidRPr="00C04A08" w:rsidRDefault="00015AE2" w:rsidP="00015AE2"/>
    <w:p w14:paraId="2C58CE3C" w14:textId="77777777" w:rsidR="00015AE2" w:rsidRPr="00C04A08" w:rsidRDefault="00015AE2" w:rsidP="00015AE2">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w:t>
      </w:r>
      <w:r w:rsidRPr="00D74A40">
        <w:rPr>
          <w:highlight w:val="yellow"/>
        </w:rPr>
        <w:t xml:space="preserve">Link=Beam peak search grids, </w:t>
      </w:r>
      <w:proofErr w:type="spellStart"/>
      <w:r w:rsidRPr="00D74A40">
        <w:rPr>
          <w:highlight w:val="yellow"/>
        </w:rPr>
        <w:t>Meas</w:t>
      </w:r>
      <w:proofErr w:type="spellEnd"/>
      <w:r w:rsidRPr="00D74A40">
        <w:rPr>
          <w:highlight w:val="yellow"/>
        </w:rPr>
        <w:t>=Link angle</w:t>
      </w:r>
      <w:r w:rsidRPr="00C04A08">
        <w:t>). The requirement for the UE which supports a single FR2 band is specified in Table 6.2.1.3-3. The requirement for the UE which supports multiple FR2 bands is specified in both Table 6.2.1.3-3 and Table 6.2.1.3-4.</w:t>
      </w:r>
    </w:p>
    <w:p w14:paraId="65ECA158" w14:textId="77777777" w:rsidR="00015AE2" w:rsidRPr="00C04A08" w:rsidRDefault="00015AE2" w:rsidP="00015AE2">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15AE2" w:rsidRPr="00C04A08" w14:paraId="5FE99687" w14:textId="77777777" w:rsidTr="0027311C">
        <w:trPr>
          <w:trHeight w:val="438"/>
        </w:trPr>
        <w:tc>
          <w:tcPr>
            <w:tcW w:w="2694" w:type="dxa"/>
            <w:shd w:val="clear" w:color="auto" w:fill="auto"/>
          </w:tcPr>
          <w:p w14:paraId="41F6AD19" w14:textId="77777777" w:rsidR="00015AE2" w:rsidRPr="00C04A08" w:rsidRDefault="00015AE2" w:rsidP="0027311C">
            <w:pPr>
              <w:pStyle w:val="TAH"/>
            </w:pPr>
            <w:r w:rsidRPr="00C04A08">
              <w:t>Operating band</w:t>
            </w:r>
          </w:p>
        </w:tc>
        <w:tc>
          <w:tcPr>
            <w:tcW w:w="2734" w:type="dxa"/>
            <w:shd w:val="clear" w:color="auto" w:fill="auto"/>
          </w:tcPr>
          <w:p w14:paraId="2F5B62C9" w14:textId="77777777" w:rsidR="00015AE2" w:rsidRPr="00C04A08" w:rsidRDefault="00015AE2" w:rsidP="0027311C">
            <w:pPr>
              <w:pStyle w:val="TAH"/>
            </w:pPr>
            <w:r w:rsidRPr="00C04A08">
              <w:t>Min EIRP at 50</w:t>
            </w:r>
            <w:r w:rsidRPr="00C04A08">
              <w:rPr>
                <w:vertAlign w:val="superscript"/>
              </w:rPr>
              <w:t xml:space="preserve"> </w:t>
            </w:r>
            <w:r w:rsidRPr="00C04A08">
              <w:t>%-tile CDF (dBm)</w:t>
            </w:r>
          </w:p>
        </w:tc>
      </w:tr>
      <w:tr w:rsidR="00015AE2" w:rsidRPr="00C04A08" w14:paraId="2D6853D6" w14:textId="77777777" w:rsidTr="0027311C">
        <w:trPr>
          <w:trHeight w:val="105"/>
        </w:trPr>
        <w:tc>
          <w:tcPr>
            <w:tcW w:w="2694" w:type="dxa"/>
            <w:shd w:val="clear" w:color="auto" w:fill="auto"/>
          </w:tcPr>
          <w:p w14:paraId="1F40AD42" w14:textId="77777777" w:rsidR="00015AE2" w:rsidRPr="00C04A08" w:rsidRDefault="00015AE2" w:rsidP="0027311C">
            <w:pPr>
              <w:pStyle w:val="TAC"/>
            </w:pPr>
            <w:r w:rsidRPr="00C04A08">
              <w:t>n257</w:t>
            </w:r>
          </w:p>
        </w:tc>
        <w:tc>
          <w:tcPr>
            <w:tcW w:w="2734" w:type="dxa"/>
            <w:shd w:val="clear" w:color="auto" w:fill="auto"/>
          </w:tcPr>
          <w:p w14:paraId="0F438C41" w14:textId="77777777" w:rsidR="00015AE2" w:rsidRPr="00C04A08" w:rsidRDefault="00015AE2" w:rsidP="0027311C">
            <w:pPr>
              <w:pStyle w:val="TAC"/>
            </w:pPr>
            <w:r w:rsidRPr="00C04A08">
              <w:t>11.5</w:t>
            </w:r>
          </w:p>
        </w:tc>
      </w:tr>
      <w:tr w:rsidR="00015AE2" w:rsidRPr="00C04A08" w14:paraId="7C39E74C" w14:textId="77777777" w:rsidTr="0027311C">
        <w:trPr>
          <w:trHeight w:val="110"/>
        </w:trPr>
        <w:tc>
          <w:tcPr>
            <w:tcW w:w="2694" w:type="dxa"/>
            <w:shd w:val="clear" w:color="auto" w:fill="auto"/>
          </w:tcPr>
          <w:p w14:paraId="1664F164" w14:textId="77777777" w:rsidR="00015AE2" w:rsidRPr="00C04A08" w:rsidRDefault="00015AE2" w:rsidP="0027311C">
            <w:pPr>
              <w:pStyle w:val="TAC"/>
            </w:pPr>
            <w:r w:rsidRPr="00C04A08">
              <w:t>n258</w:t>
            </w:r>
          </w:p>
        </w:tc>
        <w:tc>
          <w:tcPr>
            <w:tcW w:w="2734" w:type="dxa"/>
            <w:shd w:val="clear" w:color="auto" w:fill="auto"/>
          </w:tcPr>
          <w:p w14:paraId="398D4918" w14:textId="77777777" w:rsidR="00015AE2" w:rsidRPr="00C04A08" w:rsidRDefault="00015AE2" w:rsidP="0027311C">
            <w:pPr>
              <w:pStyle w:val="TAC"/>
            </w:pPr>
            <w:r w:rsidRPr="00C04A08">
              <w:t>11.5</w:t>
            </w:r>
          </w:p>
        </w:tc>
      </w:tr>
      <w:tr w:rsidR="00015AE2" w:rsidRPr="00C04A08" w14:paraId="7FE6AD43" w14:textId="77777777" w:rsidTr="0027311C">
        <w:trPr>
          <w:trHeight w:val="110"/>
        </w:trPr>
        <w:tc>
          <w:tcPr>
            <w:tcW w:w="2694" w:type="dxa"/>
            <w:shd w:val="clear" w:color="auto" w:fill="auto"/>
          </w:tcPr>
          <w:p w14:paraId="546B36AF" w14:textId="77777777" w:rsidR="00015AE2" w:rsidRPr="00C04A08" w:rsidRDefault="00015AE2" w:rsidP="0027311C">
            <w:pPr>
              <w:pStyle w:val="TAC"/>
            </w:pPr>
            <w:r w:rsidRPr="00C04A08">
              <w:t>n259</w:t>
            </w:r>
          </w:p>
        </w:tc>
        <w:tc>
          <w:tcPr>
            <w:tcW w:w="2734" w:type="dxa"/>
            <w:shd w:val="clear" w:color="auto" w:fill="auto"/>
          </w:tcPr>
          <w:p w14:paraId="301DBCF4" w14:textId="77777777" w:rsidR="00015AE2" w:rsidRPr="00C04A08" w:rsidRDefault="00015AE2" w:rsidP="0027311C">
            <w:pPr>
              <w:pStyle w:val="TAC"/>
            </w:pPr>
            <w:r w:rsidRPr="00C04A08">
              <w:t>5.8</w:t>
            </w:r>
          </w:p>
        </w:tc>
      </w:tr>
      <w:tr w:rsidR="00015AE2" w:rsidRPr="00C04A08" w14:paraId="29F83AEF" w14:textId="77777777" w:rsidTr="0027311C">
        <w:trPr>
          <w:trHeight w:val="110"/>
        </w:trPr>
        <w:tc>
          <w:tcPr>
            <w:tcW w:w="2694" w:type="dxa"/>
            <w:shd w:val="clear" w:color="auto" w:fill="auto"/>
          </w:tcPr>
          <w:p w14:paraId="4F91CE43" w14:textId="77777777" w:rsidR="00015AE2" w:rsidRPr="00C04A08" w:rsidRDefault="00015AE2" w:rsidP="0027311C">
            <w:pPr>
              <w:pStyle w:val="TAC"/>
            </w:pPr>
            <w:r w:rsidRPr="00C04A08">
              <w:t>n260</w:t>
            </w:r>
          </w:p>
        </w:tc>
        <w:tc>
          <w:tcPr>
            <w:tcW w:w="2734" w:type="dxa"/>
            <w:shd w:val="clear" w:color="auto" w:fill="auto"/>
          </w:tcPr>
          <w:p w14:paraId="27A2C1F9" w14:textId="77777777" w:rsidR="00015AE2" w:rsidRPr="00C04A08" w:rsidRDefault="00015AE2" w:rsidP="0027311C">
            <w:pPr>
              <w:pStyle w:val="TAC"/>
            </w:pPr>
            <w:r w:rsidRPr="00C04A08">
              <w:t>8</w:t>
            </w:r>
          </w:p>
        </w:tc>
      </w:tr>
      <w:tr w:rsidR="00015AE2" w:rsidRPr="00C04A08" w14:paraId="532E4EA1" w14:textId="77777777" w:rsidTr="0027311C">
        <w:trPr>
          <w:trHeight w:val="110"/>
        </w:trPr>
        <w:tc>
          <w:tcPr>
            <w:tcW w:w="2694" w:type="dxa"/>
            <w:shd w:val="clear" w:color="auto" w:fill="auto"/>
          </w:tcPr>
          <w:p w14:paraId="32F9B59F" w14:textId="77777777" w:rsidR="00015AE2" w:rsidRPr="00C04A08" w:rsidRDefault="00015AE2" w:rsidP="0027311C">
            <w:pPr>
              <w:pStyle w:val="TAC"/>
            </w:pPr>
            <w:r w:rsidRPr="00C04A08">
              <w:t>n261</w:t>
            </w:r>
          </w:p>
        </w:tc>
        <w:tc>
          <w:tcPr>
            <w:tcW w:w="2734" w:type="dxa"/>
            <w:shd w:val="clear" w:color="auto" w:fill="auto"/>
          </w:tcPr>
          <w:p w14:paraId="30B96396" w14:textId="77777777" w:rsidR="00015AE2" w:rsidRPr="00C04A08" w:rsidRDefault="00015AE2" w:rsidP="0027311C">
            <w:pPr>
              <w:pStyle w:val="TAC"/>
            </w:pPr>
            <w:r w:rsidRPr="00C04A08">
              <w:t>11.5</w:t>
            </w:r>
          </w:p>
        </w:tc>
      </w:tr>
      <w:tr w:rsidR="00015AE2" w:rsidRPr="00C04A08" w14:paraId="451BE52F" w14:textId="77777777" w:rsidTr="0027311C">
        <w:trPr>
          <w:trHeight w:val="110"/>
        </w:trPr>
        <w:tc>
          <w:tcPr>
            <w:tcW w:w="2694" w:type="dxa"/>
            <w:tcBorders>
              <w:top w:val="single" w:sz="4" w:space="0" w:color="auto"/>
              <w:left w:val="single" w:sz="4" w:space="0" w:color="auto"/>
              <w:bottom w:val="single" w:sz="4" w:space="0" w:color="auto"/>
              <w:right w:val="single" w:sz="4" w:space="0" w:color="auto"/>
            </w:tcBorders>
          </w:tcPr>
          <w:p w14:paraId="328B47DD" w14:textId="77777777" w:rsidR="00015AE2" w:rsidRPr="00C04A08" w:rsidRDefault="00015AE2" w:rsidP="0027311C">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2450A6CE" w14:textId="77777777" w:rsidR="00015AE2" w:rsidRPr="00C04A08" w:rsidRDefault="00015AE2" w:rsidP="0027311C">
            <w:pPr>
              <w:pStyle w:val="TAC"/>
            </w:pPr>
            <w:r>
              <w:t>2.9</w:t>
            </w:r>
          </w:p>
        </w:tc>
      </w:tr>
      <w:tr w:rsidR="00015AE2" w:rsidRPr="00C04A08" w14:paraId="6F477A57" w14:textId="77777777" w:rsidTr="0027311C">
        <w:trPr>
          <w:trHeight w:val="110"/>
        </w:trPr>
        <w:tc>
          <w:tcPr>
            <w:tcW w:w="2694" w:type="dxa"/>
            <w:tcBorders>
              <w:top w:val="single" w:sz="4" w:space="0" w:color="auto"/>
              <w:left w:val="single" w:sz="4" w:space="0" w:color="auto"/>
              <w:bottom w:val="single" w:sz="4" w:space="0" w:color="auto"/>
              <w:right w:val="single" w:sz="4" w:space="0" w:color="auto"/>
            </w:tcBorders>
          </w:tcPr>
          <w:p w14:paraId="5A340654" w14:textId="77777777" w:rsidR="00015AE2" w:rsidRDefault="00015AE2" w:rsidP="0027311C">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18E39E95" w14:textId="77777777" w:rsidR="00015AE2" w:rsidRDefault="00015AE2" w:rsidP="0027311C">
            <w:pPr>
              <w:pStyle w:val="TAC"/>
            </w:pPr>
            <w:r>
              <w:t>2.3</w:t>
            </w:r>
          </w:p>
        </w:tc>
      </w:tr>
      <w:tr w:rsidR="00015AE2" w:rsidRPr="00C04A08" w14:paraId="266D2C1F" w14:textId="77777777" w:rsidTr="0027311C">
        <w:trPr>
          <w:trHeight w:val="872"/>
        </w:trPr>
        <w:tc>
          <w:tcPr>
            <w:tcW w:w="5428" w:type="dxa"/>
            <w:gridSpan w:val="2"/>
            <w:shd w:val="clear" w:color="auto" w:fill="auto"/>
          </w:tcPr>
          <w:p w14:paraId="242D4EFF" w14:textId="77777777" w:rsidR="00015AE2" w:rsidRPr="00C04A08" w:rsidRDefault="00015AE2" w:rsidP="0027311C">
            <w:pPr>
              <w:pStyle w:val="TAN"/>
            </w:pPr>
            <w:r w:rsidRPr="00C04A08">
              <w:t>NOTE 1:</w:t>
            </w:r>
            <w:r w:rsidRPr="00C04A08">
              <w:tab/>
              <w:t>Minimum EIRP at 50 %-tile CDF is defined as the lower limit without tolerance</w:t>
            </w:r>
          </w:p>
          <w:p w14:paraId="793C5BFC" w14:textId="77777777" w:rsidR="00015AE2" w:rsidRPr="00C04A08" w:rsidRDefault="00015AE2" w:rsidP="0027311C">
            <w:pPr>
              <w:pStyle w:val="TAN"/>
            </w:pPr>
            <w:r w:rsidRPr="00C04A08">
              <w:t>NOTE 2:</w:t>
            </w:r>
            <w:r w:rsidRPr="00C04A08">
              <w:tab/>
              <w:t>Void</w:t>
            </w:r>
          </w:p>
          <w:p w14:paraId="33D41A52" w14:textId="77777777" w:rsidR="00015AE2" w:rsidRDefault="00015AE2" w:rsidP="0027311C">
            <w:pPr>
              <w:pStyle w:val="TAN"/>
              <w:rPr>
                <w:ins w:id="70" w:author="Yang Tang" w:date="2023-05-25T08:40:00Z"/>
              </w:rPr>
            </w:pPr>
            <w:r w:rsidRPr="00C04A08">
              <w:t>NOTE 3:</w:t>
            </w:r>
            <w:r w:rsidRPr="00C04A08">
              <w:tab/>
              <w:t>The requirements in this table are verified only under normal temperature conditions as defined in Annex E.2.1.</w:t>
            </w:r>
          </w:p>
          <w:p w14:paraId="02A9A115" w14:textId="6E509D25" w:rsidR="00266F13" w:rsidRDefault="00266F13" w:rsidP="0027311C">
            <w:pPr>
              <w:pStyle w:val="TAN"/>
              <w:rPr>
                <w:ins w:id="71" w:author="Huawei-Chunying Gu" w:date="2023-05-26T09:12:00Z"/>
                <w:rFonts w:cs="Arial"/>
                <w:color w:val="FF2600"/>
                <w:szCs w:val="18"/>
              </w:rPr>
            </w:pPr>
            <w:ins w:id="72" w:author="Yang Tang" w:date="2023-05-25T08:40:00Z">
              <w:r>
                <w:t xml:space="preserve">NOTE 4: </w:t>
              </w:r>
            </w:ins>
            <w:bookmarkStart w:id="73" w:name="_Hlk135991438"/>
            <w:r w:rsidR="00B56F96">
              <w:t xml:space="preserve"> </w:t>
            </w:r>
            <w:bookmarkEnd w:id="73"/>
            <w:ins w:id="74" w:author="Samsung" w:date="2023-05-26T01:17:00Z">
              <w:r w:rsidR="00F957CF" w:rsidRPr="005443A4">
                <w:rPr>
                  <w:rFonts w:cs="Arial"/>
                  <w:color w:val="FF2600"/>
                  <w:szCs w:val="18"/>
                </w:rPr>
                <w:t xml:space="preserve">The accumulative period of measurement for PRACH transmission shall be at least 1 </w:t>
              </w:r>
              <w:proofErr w:type="spellStart"/>
              <w:r w:rsidR="00F957CF" w:rsidRPr="005443A4">
                <w:rPr>
                  <w:rFonts w:cs="Arial"/>
                  <w:color w:val="FF2600"/>
                  <w:szCs w:val="18"/>
                </w:rPr>
                <w:t>ms</w:t>
              </w:r>
              <w:proofErr w:type="spellEnd"/>
              <w:r w:rsidR="00F957CF">
                <w:rPr>
                  <w:rFonts w:cs="Arial"/>
                  <w:color w:val="FF2600"/>
                  <w:szCs w:val="18"/>
                </w:rPr>
                <w:t>.</w:t>
              </w:r>
            </w:ins>
          </w:p>
          <w:p w14:paraId="1BA1BA1A" w14:textId="22EDFC09" w:rsidR="00425170" w:rsidRPr="00425170" w:rsidRDefault="00425170" w:rsidP="00425170">
            <w:pPr>
              <w:pStyle w:val="TAN"/>
              <w:rPr>
                <w:lang w:eastAsia="zh-CN"/>
              </w:rPr>
            </w:pPr>
            <w:ins w:id="75" w:author="Huawei-Chunying Gu" w:date="2023-05-26T09:12:00Z">
              <w:r w:rsidRPr="00C04A08">
                <w:t xml:space="preserve">NOTE </w:t>
              </w:r>
              <w:r>
                <w:t>5</w:t>
              </w:r>
              <w:r w:rsidRPr="00C04A08">
                <w:t>:</w:t>
              </w:r>
              <w:r w:rsidRPr="00C04A08">
                <w:tab/>
                <w:t xml:space="preserve">The requirements in this table are </w:t>
              </w:r>
              <w:r w:rsidR="00740E01">
                <w:t>verified only in RRC_CONNECTE</w:t>
              </w:r>
            </w:ins>
            <w:ins w:id="76" w:author="Huawei-Chunying Gu" w:date="2023-05-26T09:13:00Z">
              <w:r w:rsidR="00740E01">
                <w:t>D state and initial</w:t>
              </w:r>
              <w:r w:rsidR="000322B8">
                <w:t xml:space="preserve"> </w:t>
              </w:r>
              <w:r w:rsidR="00740E01">
                <w:t>access state</w:t>
              </w:r>
            </w:ins>
            <w:ins w:id="77" w:author="Huawei-Chunying Gu" w:date="2023-05-26T09:12:00Z">
              <w:r w:rsidRPr="00C04A08">
                <w:t>.</w:t>
              </w:r>
            </w:ins>
          </w:p>
        </w:tc>
      </w:tr>
    </w:tbl>
    <w:p w14:paraId="17B5BB8C" w14:textId="0CC18274" w:rsidR="00DE7C00" w:rsidRPr="00C04A08" w:rsidRDefault="00DE7C00" w:rsidP="00015AE2"/>
    <w:p w14:paraId="20B61A6C" w14:textId="77777777" w:rsidR="00015AE2" w:rsidRPr="00C04A08" w:rsidRDefault="00015AE2" w:rsidP="00015AE2">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05207575" w14:textId="77777777" w:rsidR="00015AE2" w:rsidRPr="00C04A08" w:rsidRDefault="00015AE2" w:rsidP="00015AE2">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15AE2" w:rsidRPr="00C04A08" w14:paraId="241E5589" w14:textId="77777777" w:rsidTr="0027311C">
        <w:trPr>
          <w:trHeight w:val="187"/>
          <w:jc w:val="center"/>
        </w:trPr>
        <w:tc>
          <w:tcPr>
            <w:tcW w:w="2653" w:type="dxa"/>
            <w:shd w:val="clear" w:color="auto" w:fill="auto"/>
            <w:vAlign w:val="center"/>
          </w:tcPr>
          <w:p w14:paraId="4946C346" w14:textId="77777777" w:rsidR="00015AE2" w:rsidRPr="00C04A08" w:rsidRDefault="00015AE2" w:rsidP="0027311C">
            <w:pPr>
              <w:pStyle w:val="TAH"/>
            </w:pPr>
            <w:bookmarkStart w:id="78" w:name="_Hlk32225119"/>
            <w:bookmarkStart w:id="79" w:name="_Hlk32316771"/>
            <w:r w:rsidRPr="00C04A08">
              <w:t>Band</w:t>
            </w:r>
          </w:p>
        </w:tc>
        <w:tc>
          <w:tcPr>
            <w:tcW w:w="2292" w:type="dxa"/>
          </w:tcPr>
          <w:p w14:paraId="3ABE2FFE" w14:textId="77777777" w:rsidR="00015AE2" w:rsidRPr="00C04A08" w:rsidRDefault="00015AE2" w:rsidP="0027311C">
            <w:pPr>
              <w:pStyle w:val="TAH"/>
            </w:pP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(dB)</w:t>
            </w:r>
          </w:p>
        </w:tc>
        <w:tc>
          <w:tcPr>
            <w:tcW w:w="2379" w:type="dxa"/>
          </w:tcPr>
          <w:p w14:paraId="2D43FBC4" w14:textId="77777777" w:rsidR="00015AE2" w:rsidRPr="00C04A08" w:rsidRDefault="00015AE2" w:rsidP="0027311C">
            <w:pPr>
              <w:pStyle w:val="TAH"/>
            </w:pPr>
            <w:r w:rsidRPr="00C04A08">
              <w:rPr>
                <w:rFonts w:ascii="Symbol" w:hAnsi="Symbol"/>
              </w:rPr>
              <w:t></w:t>
            </w:r>
            <w:proofErr w:type="spellStart"/>
            <w:proofErr w:type="gramStart"/>
            <w:r w:rsidRPr="00C04A08">
              <w:t>MB</w:t>
            </w:r>
            <w:r w:rsidRPr="00C04A08">
              <w:rPr>
                <w:vertAlign w:val="subscript"/>
              </w:rPr>
              <w:t>S,n</w:t>
            </w:r>
            <w:proofErr w:type="spellEnd"/>
            <w:proofErr w:type="gramEnd"/>
            <w:r w:rsidRPr="00C04A08">
              <w:t xml:space="preserve"> (dB)</w:t>
            </w:r>
          </w:p>
        </w:tc>
      </w:tr>
      <w:tr w:rsidR="00015AE2" w:rsidRPr="00C04A08" w14:paraId="02B3E08A" w14:textId="77777777" w:rsidTr="0027311C">
        <w:trPr>
          <w:trHeight w:val="187"/>
          <w:jc w:val="center"/>
        </w:trPr>
        <w:tc>
          <w:tcPr>
            <w:tcW w:w="2653" w:type="dxa"/>
            <w:shd w:val="clear" w:color="auto" w:fill="auto"/>
            <w:vAlign w:val="center"/>
          </w:tcPr>
          <w:p w14:paraId="3AC43F9D" w14:textId="77777777" w:rsidR="00015AE2" w:rsidRPr="00C04A08" w:rsidRDefault="00015AE2" w:rsidP="0027311C">
            <w:pPr>
              <w:pStyle w:val="TAC"/>
              <w:rPr>
                <w:rFonts w:eastAsia="Malgun Gothic"/>
              </w:rPr>
            </w:pPr>
            <w:r w:rsidRPr="00C04A08">
              <w:rPr>
                <w:rFonts w:eastAsia="Malgun Gothic"/>
              </w:rPr>
              <w:t>n257</w:t>
            </w:r>
          </w:p>
        </w:tc>
        <w:tc>
          <w:tcPr>
            <w:tcW w:w="2292" w:type="dxa"/>
            <w:vAlign w:val="center"/>
          </w:tcPr>
          <w:p w14:paraId="15C93185" w14:textId="77777777" w:rsidR="00015AE2" w:rsidRPr="00C04A08" w:rsidRDefault="00015AE2" w:rsidP="0027311C">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627D79BB" w14:textId="77777777" w:rsidR="00015AE2" w:rsidRPr="00C04A08" w:rsidRDefault="00015AE2" w:rsidP="0027311C">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15AE2" w:rsidRPr="00C04A08" w14:paraId="4F973B93" w14:textId="77777777" w:rsidTr="0027311C">
        <w:trPr>
          <w:trHeight w:val="187"/>
          <w:jc w:val="center"/>
        </w:trPr>
        <w:tc>
          <w:tcPr>
            <w:tcW w:w="2653" w:type="dxa"/>
            <w:shd w:val="clear" w:color="auto" w:fill="auto"/>
            <w:vAlign w:val="center"/>
          </w:tcPr>
          <w:p w14:paraId="49B9CD4C" w14:textId="77777777" w:rsidR="00015AE2" w:rsidRPr="00C04A08" w:rsidRDefault="00015AE2" w:rsidP="0027311C">
            <w:pPr>
              <w:pStyle w:val="TAC"/>
              <w:rPr>
                <w:rFonts w:eastAsia="Malgun Gothic"/>
              </w:rPr>
            </w:pPr>
            <w:r w:rsidRPr="00C04A08">
              <w:rPr>
                <w:rFonts w:eastAsia="Malgun Gothic"/>
              </w:rPr>
              <w:t>n258</w:t>
            </w:r>
          </w:p>
        </w:tc>
        <w:tc>
          <w:tcPr>
            <w:tcW w:w="2292" w:type="dxa"/>
            <w:vAlign w:val="center"/>
          </w:tcPr>
          <w:p w14:paraId="7805BB2B" w14:textId="77777777" w:rsidR="00015AE2" w:rsidRPr="00C04A08" w:rsidRDefault="00015AE2" w:rsidP="0027311C">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0EEA5A4F" w14:textId="77777777" w:rsidR="00015AE2" w:rsidRPr="00C04A08" w:rsidRDefault="00015AE2" w:rsidP="0027311C">
            <w:pPr>
              <w:pStyle w:val="TAC"/>
              <w:rPr>
                <w:rFonts w:eastAsia="Malgun Gothic" w:cs="Arial"/>
              </w:rPr>
            </w:pPr>
            <w:r w:rsidRPr="00C04A08">
              <w:rPr>
                <w:rFonts w:eastAsia="Malgun Gothic" w:cs="Arial"/>
              </w:rPr>
              <w:t>0.7</w:t>
            </w:r>
          </w:p>
        </w:tc>
      </w:tr>
      <w:tr w:rsidR="00015AE2" w:rsidRPr="00C04A08" w14:paraId="131EAF5C" w14:textId="77777777" w:rsidTr="0027311C">
        <w:trPr>
          <w:trHeight w:val="187"/>
          <w:jc w:val="center"/>
        </w:trPr>
        <w:tc>
          <w:tcPr>
            <w:tcW w:w="2653" w:type="dxa"/>
            <w:shd w:val="clear" w:color="auto" w:fill="auto"/>
            <w:vAlign w:val="center"/>
          </w:tcPr>
          <w:p w14:paraId="77D55D0D" w14:textId="77777777" w:rsidR="00015AE2" w:rsidRPr="00C04A08" w:rsidRDefault="00015AE2" w:rsidP="0027311C">
            <w:pPr>
              <w:pStyle w:val="TAC"/>
              <w:rPr>
                <w:rFonts w:eastAsia="Malgun Gothic"/>
              </w:rPr>
            </w:pPr>
            <w:r w:rsidRPr="00C04A08">
              <w:rPr>
                <w:rFonts w:eastAsia="Malgun Gothic"/>
              </w:rPr>
              <w:t>n259</w:t>
            </w:r>
          </w:p>
        </w:tc>
        <w:tc>
          <w:tcPr>
            <w:tcW w:w="2292" w:type="dxa"/>
            <w:vAlign w:val="center"/>
          </w:tcPr>
          <w:p w14:paraId="4F5FB614" w14:textId="77777777" w:rsidR="00015AE2" w:rsidRPr="00C04A08" w:rsidRDefault="00015AE2" w:rsidP="0027311C">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5D90EEF" w14:textId="77777777" w:rsidR="00015AE2" w:rsidRPr="00C04A08" w:rsidRDefault="00015AE2" w:rsidP="0027311C">
            <w:pPr>
              <w:pStyle w:val="TAC"/>
              <w:rPr>
                <w:rFonts w:eastAsia="Malgun Gothic" w:cs="Arial"/>
              </w:rPr>
            </w:pPr>
            <w:r w:rsidRPr="00C04A08">
              <w:rPr>
                <w:rFonts w:eastAsia="Malgun Gothic" w:cs="Arial"/>
              </w:rPr>
              <w:t>0.4</w:t>
            </w:r>
          </w:p>
        </w:tc>
      </w:tr>
      <w:tr w:rsidR="00015AE2" w:rsidRPr="00C04A08" w:rsidDel="000E550B" w14:paraId="7B11A93F" w14:textId="77777777" w:rsidTr="0027311C">
        <w:trPr>
          <w:trHeight w:val="187"/>
          <w:jc w:val="center"/>
        </w:trPr>
        <w:tc>
          <w:tcPr>
            <w:tcW w:w="2653" w:type="dxa"/>
            <w:shd w:val="clear" w:color="auto" w:fill="auto"/>
            <w:vAlign w:val="center"/>
          </w:tcPr>
          <w:p w14:paraId="1B3A094E" w14:textId="77777777" w:rsidR="00015AE2" w:rsidRPr="00C04A08" w:rsidDel="000E550B" w:rsidRDefault="00015AE2" w:rsidP="0027311C">
            <w:pPr>
              <w:pStyle w:val="TAC"/>
              <w:rPr>
                <w:rFonts w:eastAsia="Malgun Gothic"/>
              </w:rPr>
            </w:pPr>
            <w:r w:rsidRPr="00C04A08">
              <w:rPr>
                <w:rFonts w:eastAsia="Malgun Gothic"/>
              </w:rPr>
              <w:t>n260</w:t>
            </w:r>
          </w:p>
        </w:tc>
        <w:tc>
          <w:tcPr>
            <w:tcW w:w="2292" w:type="dxa"/>
            <w:vAlign w:val="center"/>
          </w:tcPr>
          <w:p w14:paraId="1C83C79C" w14:textId="77777777" w:rsidR="00015AE2" w:rsidRPr="00C04A08" w:rsidDel="000E550B" w:rsidRDefault="00015AE2" w:rsidP="0027311C">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068D7016" w14:textId="77777777" w:rsidR="00015AE2" w:rsidRPr="00C04A08" w:rsidDel="000E550B" w:rsidRDefault="00015AE2" w:rsidP="0027311C">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15AE2" w:rsidRPr="00C04A08" w14:paraId="6A814DCD" w14:textId="77777777" w:rsidTr="0027311C">
        <w:trPr>
          <w:trHeight w:val="187"/>
          <w:jc w:val="center"/>
        </w:trPr>
        <w:tc>
          <w:tcPr>
            <w:tcW w:w="2653" w:type="dxa"/>
            <w:shd w:val="clear" w:color="auto" w:fill="auto"/>
            <w:vAlign w:val="center"/>
          </w:tcPr>
          <w:p w14:paraId="6F96CAFF" w14:textId="77777777" w:rsidR="00015AE2" w:rsidRPr="00C04A08" w:rsidRDefault="00015AE2" w:rsidP="0027311C">
            <w:pPr>
              <w:pStyle w:val="TAC"/>
              <w:rPr>
                <w:rFonts w:eastAsia="Malgun Gothic"/>
              </w:rPr>
            </w:pPr>
            <w:r w:rsidRPr="00C04A08">
              <w:rPr>
                <w:rFonts w:eastAsia="Malgun Gothic"/>
              </w:rPr>
              <w:t>n261</w:t>
            </w:r>
          </w:p>
        </w:tc>
        <w:tc>
          <w:tcPr>
            <w:tcW w:w="2292" w:type="dxa"/>
            <w:vAlign w:val="center"/>
          </w:tcPr>
          <w:p w14:paraId="06F6953F" w14:textId="77777777" w:rsidR="00015AE2" w:rsidRPr="00C04A08" w:rsidRDefault="00015AE2" w:rsidP="0027311C">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3CC8480F" w14:textId="77777777" w:rsidR="00015AE2" w:rsidRPr="00C04A08" w:rsidRDefault="00015AE2" w:rsidP="0027311C">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15AE2" w:rsidRPr="00C04A08" w14:paraId="264BE0D0" w14:textId="77777777" w:rsidTr="0027311C">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7D928FF4" w14:textId="77777777" w:rsidR="00015AE2" w:rsidRPr="00C04A08" w:rsidRDefault="00015AE2" w:rsidP="0027311C">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7AA985B6" w14:textId="77777777" w:rsidR="00015AE2" w:rsidRPr="00C04A08" w:rsidRDefault="00015AE2" w:rsidP="0027311C">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47BA3E8" w14:textId="77777777" w:rsidR="00015AE2" w:rsidRPr="00C04A08" w:rsidRDefault="00015AE2" w:rsidP="0027311C">
            <w:pPr>
              <w:pStyle w:val="TAC"/>
              <w:rPr>
                <w:rFonts w:eastAsia="Malgun Gothic" w:cs="Arial"/>
              </w:rPr>
            </w:pPr>
            <w:r>
              <w:rPr>
                <w:rFonts w:eastAsia="Malgun Gothic" w:cs="Arial"/>
              </w:rPr>
              <w:t>0.7</w:t>
            </w:r>
          </w:p>
        </w:tc>
      </w:tr>
      <w:tr w:rsidR="00015AE2" w:rsidRPr="00C04A08" w14:paraId="0C600393" w14:textId="77777777" w:rsidTr="0027311C">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47FC43C2" w14:textId="77777777" w:rsidR="00015AE2" w:rsidRDefault="00015AE2" w:rsidP="0027311C">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33C04C28" w14:textId="77777777" w:rsidR="00015AE2" w:rsidRDefault="00015AE2" w:rsidP="0027311C">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73367CD6" w14:textId="77777777" w:rsidR="00015AE2" w:rsidRDefault="00015AE2" w:rsidP="0027311C">
            <w:pPr>
              <w:pStyle w:val="TAC"/>
              <w:rPr>
                <w:rFonts w:eastAsia="Malgun Gothic" w:cs="Arial"/>
              </w:rPr>
            </w:pPr>
            <w:r>
              <w:rPr>
                <w:rFonts w:eastAsia="Malgun Gothic" w:cs="Arial"/>
              </w:rPr>
              <w:t>1.0</w:t>
            </w:r>
          </w:p>
        </w:tc>
      </w:tr>
      <w:tr w:rsidR="00015AE2" w:rsidRPr="00C04A08" w14:paraId="2ED91E38" w14:textId="77777777" w:rsidTr="0027311C">
        <w:trPr>
          <w:trHeight w:val="187"/>
          <w:jc w:val="center"/>
        </w:trPr>
        <w:tc>
          <w:tcPr>
            <w:tcW w:w="7324" w:type="dxa"/>
            <w:gridSpan w:val="3"/>
            <w:shd w:val="clear" w:color="auto" w:fill="auto"/>
            <w:vAlign w:val="center"/>
          </w:tcPr>
          <w:p w14:paraId="5A75CC2F" w14:textId="77777777" w:rsidR="00015AE2" w:rsidRPr="00C04A08" w:rsidRDefault="00015AE2" w:rsidP="0027311C">
            <w:pPr>
              <w:pStyle w:val="TAN"/>
            </w:pPr>
            <w:r w:rsidRPr="00C04A08">
              <w:t>Note 1: n260 peak and spherical relaxations are 0 dB for UE that exclusively supports n261+n260</w:t>
            </w:r>
          </w:p>
          <w:p w14:paraId="7427003C" w14:textId="77777777" w:rsidR="00015AE2" w:rsidRPr="00C04A08" w:rsidRDefault="00015AE2" w:rsidP="0027311C">
            <w:pPr>
              <w:pStyle w:val="TAN"/>
            </w:pPr>
            <w:r w:rsidRPr="00C04A08">
              <w:t>Note 2: n261 peak relaxation is 0 dB for UE that exclusively supports n261+n260</w:t>
            </w:r>
          </w:p>
          <w:p w14:paraId="174103D9" w14:textId="77777777" w:rsidR="00015AE2" w:rsidRPr="00C04A08" w:rsidRDefault="00015AE2" w:rsidP="0027311C">
            <w:pPr>
              <w:pStyle w:val="TAN"/>
            </w:pPr>
            <w:r w:rsidRPr="00C04A08">
              <w:t>Note 3: n257 peak and spherical relaxations are 0 dB for UE that exclusively supports n261+n257</w:t>
            </w:r>
          </w:p>
          <w:p w14:paraId="343D4DA9" w14:textId="77777777" w:rsidR="00015AE2" w:rsidRPr="00C04A08" w:rsidRDefault="00015AE2" w:rsidP="0027311C">
            <w:pPr>
              <w:pStyle w:val="TAN"/>
            </w:pPr>
            <w:r w:rsidRPr="00C04A08">
              <w:t>Note 4: n261 peak and spherical relaxations are 0 dB for UE that exclusively supports n261+n257</w:t>
            </w:r>
          </w:p>
        </w:tc>
      </w:tr>
      <w:bookmarkEnd w:id="78"/>
      <w:bookmarkEnd w:id="79"/>
    </w:tbl>
    <w:p w14:paraId="25A3598A" w14:textId="77777777" w:rsidR="00015AE2" w:rsidRDefault="00015AE2" w:rsidP="00585F4B">
      <w:pPr>
        <w:pStyle w:val="Heading2"/>
        <w:rPr>
          <w:color w:val="FF0000"/>
        </w:rPr>
      </w:pPr>
    </w:p>
    <w:p w14:paraId="7770E750" w14:textId="1F8753B7" w:rsidR="00015AE2" w:rsidRPr="00015AE2" w:rsidRDefault="00015AE2" w:rsidP="00585F4B">
      <w:pPr>
        <w:pStyle w:val="Heading2"/>
        <w:rPr>
          <w:color w:val="FF0000"/>
        </w:rPr>
      </w:pPr>
      <w:r w:rsidRPr="00015AE2">
        <w:rPr>
          <w:color w:val="FF0000"/>
        </w:rPr>
        <w:t>&lt;Next Changes&gt;</w:t>
      </w:r>
    </w:p>
    <w:p w14:paraId="47D15CE7" w14:textId="08D8924A" w:rsidR="00585F4B" w:rsidRPr="00C04A08" w:rsidRDefault="00585F4B" w:rsidP="00585F4B">
      <w:pPr>
        <w:pStyle w:val="Heading2"/>
      </w:pPr>
      <w:r w:rsidRPr="00C04A08">
        <w:t>6.6</w:t>
      </w:r>
      <w:r w:rsidRPr="00C04A08">
        <w:tab/>
        <w:t>Beam correspondence</w:t>
      </w:r>
      <w:bookmarkEnd w:id="30"/>
      <w:bookmarkEnd w:id="31"/>
      <w:bookmarkEnd w:id="32"/>
      <w:bookmarkEnd w:id="33"/>
    </w:p>
    <w:p w14:paraId="45E5E987" w14:textId="77777777" w:rsidR="00585F4B" w:rsidRPr="00C04A08" w:rsidRDefault="00585F4B" w:rsidP="00585F4B">
      <w:pPr>
        <w:pStyle w:val="Heading3"/>
      </w:pPr>
      <w:bookmarkStart w:id="80" w:name="_Toc21340928"/>
      <w:bookmarkStart w:id="81" w:name="_Toc29805376"/>
      <w:bookmarkStart w:id="82" w:name="_Toc36456585"/>
      <w:bookmarkStart w:id="83" w:name="_Toc36469683"/>
      <w:bookmarkStart w:id="84" w:name="_Toc37254092"/>
      <w:bookmarkStart w:id="85" w:name="_Toc37322949"/>
      <w:bookmarkStart w:id="86" w:name="_Toc37324355"/>
      <w:bookmarkStart w:id="87" w:name="_Toc45889878"/>
      <w:bookmarkStart w:id="88" w:name="_Toc52196550"/>
      <w:bookmarkStart w:id="89" w:name="_Toc52197530"/>
      <w:bookmarkStart w:id="90" w:name="_Toc53173253"/>
      <w:bookmarkStart w:id="91" w:name="_Toc53173622"/>
      <w:bookmarkStart w:id="92" w:name="_Toc61119624"/>
      <w:bookmarkStart w:id="93" w:name="_Toc61120006"/>
      <w:bookmarkStart w:id="94" w:name="_Toc67926068"/>
      <w:bookmarkStart w:id="95" w:name="_Toc75273706"/>
      <w:bookmarkStart w:id="96" w:name="_Toc76510606"/>
      <w:bookmarkStart w:id="97" w:name="_Toc83129763"/>
      <w:bookmarkStart w:id="98" w:name="_Toc90591295"/>
      <w:bookmarkStart w:id="99" w:name="_Toc98864330"/>
      <w:bookmarkStart w:id="100" w:name="_Toc99733579"/>
      <w:bookmarkStart w:id="101" w:name="_Toc106577484"/>
      <w:bookmarkStart w:id="102" w:name="_Toc114537235"/>
      <w:bookmarkStart w:id="103" w:name="_Toc115257503"/>
      <w:bookmarkStart w:id="104" w:name="_Toc123086823"/>
      <w:bookmarkStart w:id="105" w:name="_Toc123088558"/>
      <w:bookmarkStart w:id="106" w:name="_Toc124298214"/>
      <w:bookmarkStart w:id="107" w:name="_Toc130574965"/>
      <w:bookmarkStart w:id="108" w:name="_Toc131767375"/>
      <w:r w:rsidRPr="00C04A08">
        <w:t>6.6.1</w:t>
      </w:r>
      <w:r w:rsidRPr="00C04A08">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03CB131" w14:textId="77777777" w:rsidR="00585F4B" w:rsidRPr="00C04A08" w:rsidRDefault="00585F4B" w:rsidP="00585F4B">
      <w:bookmarkStart w:id="109" w:name="_Toc21340929"/>
      <w:bookmarkStart w:id="110" w:name="_Toc29805377"/>
      <w:bookmarkStart w:id="111" w:name="_Toc36456586"/>
      <w:bookmarkStart w:id="112" w:name="_Toc36469684"/>
      <w:bookmarkStart w:id="113" w:name="_Toc37254093"/>
      <w:bookmarkStart w:id="114" w:name="_Toc37322950"/>
      <w:bookmarkStart w:id="115" w:name="_Toc37324356"/>
      <w:bookmarkStart w:id="116" w:name="_Toc45889879"/>
      <w:bookmarkStart w:id="117" w:name="_Toc52196551"/>
      <w:bookmarkStart w:id="118" w:name="_Toc52197531"/>
      <w:bookmarkStart w:id="119" w:name="_Toc53173254"/>
      <w:bookmarkStart w:id="120" w:name="_Toc53173623"/>
      <w:bookmarkStart w:id="121" w:name="_Toc61119625"/>
      <w:bookmarkStart w:id="122" w:name="_Toc61120007"/>
      <w:bookmarkStart w:id="123" w:name="_Toc67926069"/>
      <w:bookmarkStart w:id="124" w:name="_Toc75273707"/>
      <w:bookmarkStart w:id="125" w:name="_Toc76510607"/>
      <w:bookmarkStart w:id="126" w:name="_Toc83129764"/>
      <w:bookmarkStart w:id="127" w:name="_Toc90591296"/>
      <w:bookmarkStart w:id="128" w:name="_Toc98864331"/>
      <w:bookmarkStart w:id="129" w:name="_Toc99733580"/>
      <w:bookmarkStart w:id="130" w:name="_Toc106577485"/>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536673C6" w14:textId="77777777" w:rsidR="00585F4B" w:rsidRPr="00C04A08" w:rsidRDefault="00585F4B" w:rsidP="00585F4B">
      <w:pPr>
        <w:pStyle w:val="Heading3"/>
      </w:pPr>
      <w:bookmarkStart w:id="131" w:name="_Toc114537236"/>
      <w:bookmarkStart w:id="132" w:name="_Toc115257504"/>
      <w:bookmarkStart w:id="133" w:name="_Toc123086824"/>
      <w:bookmarkStart w:id="134" w:name="_Toc123088559"/>
      <w:bookmarkStart w:id="135" w:name="_Toc124298215"/>
      <w:bookmarkStart w:id="136" w:name="_Toc130574966"/>
      <w:bookmarkStart w:id="137" w:name="_Toc131767376"/>
      <w:r w:rsidRPr="00C04A08">
        <w:lastRenderedPageBreak/>
        <w:t>6.6.2</w:t>
      </w:r>
      <w:r w:rsidRPr="00C04A08">
        <w:tab/>
        <w:t>(Void)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C745E01" w14:textId="77777777" w:rsidR="00585F4B" w:rsidRPr="00C04A08" w:rsidRDefault="00585F4B" w:rsidP="00585F4B">
      <w:pPr>
        <w:pStyle w:val="Heading3"/>
      </w:pPr>
      <w:bookmarkStart w:id="138" w:name="_Toc21340930"/>
      <w:bookmarkStart w:id="139" w:name="_Toc29805378"/>
      <w:bookmarkStart w:id="140" w:name="_Toc36456587"/>
      <w:bookmarkStart w:id="141" w:name="_Toc36469685"/>
      <w:bookmarkStart w:id="142" w:name="_Toc37254094"/>
      <w:bookmarkStart w:id="143" w:name="_Toc37322951"/>
      <w:bookmarkStart w:id="144" w:name="_Toc37324357"/>
      <w:bookmarkStart w:id="145" w:name="_Toc45889880"/>
      <w:bookmarkStart w:id="146" w:name="_Toc52196552"/>
      <w:bookmarkStart w:id="147" w:name="_Toc52197532"/>
      <w:bookmarkStart w:id="148" w:name="_Toc53173255"/>
      <w:bookmarkStart w:id="149" w:name="_Toc53173624"/>
      <w:bookmarkStart w:id="150" w:name="_Toc61119626"/>
      <w:bookmarkStart w:id="151" w:name="_Toc61120008"/>
      <w:bookmarkStart w:id="152" w:name="_Toc67926070"/>
      <w:bookmarkStart w:id="153" w:name="_Toc75273708"/>
      <w:bookmarkStart w:id="154" w:name="_Toc76510608"/>
      <w:bookmarkStart w:id="155" w:name="_Toc83129765"/>
      <w:bookmarkStart w:id="156" w:name="_Toc90591297"/>
      <w:bookmarkStart w:id="157" w:name="_Toc98864332"/>
      <w:bookmarkStart w:id="158" w:name="_Toc99733581"/>
      <w:bookmarkStart w:id="159" w:name="_Toc106577486"/>
      <w:bookmarkStart w:id="160" w:name="_Toc114537237"/>
      <w:bookmarkStart w:id="161" w:name="_Toc115257505"/>
      <w:bookmarkStart w:id="162" w:name="_Toc123086825"/>
      <w:bookmarkStart w:id="163" w:name="_Toc123088560"/>
      <w:bookmarkStart w:id="164" w:name="_Toc124298216"/>
      <w:bookmarkStart w:id="165" w:name="_Toc130574967"/>
      <w:bookmarkStart w:id="166" w:name="_Toc131767377"/>
      <w:r w:rsidRPr="00C04A08">
        <w:t>6.6.3</w:t>
      </w:r>
      <w:r w:rsidRPr="00C04A08">
        <w:tab/>
        <w:t>(Void)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747157F" w14:textId="77777777" w:rsidR="00585F4B" w:rsidRPr="00C04A08" w:rsidRDefault="00585F4B" w:rsidP="00585F4B">
      <w:pPr>
        <w:pStyle w:val="Heading3"/>
      </w:pPr>
      <w:bookmarkStart w:id="167" w:name="_Toc21340931"/>
      <w:bookmarkStart w:id="168" w:name="_Toc29805379"/>
      <w:bookmarkStart w:id="169" w:name="_Toc36456588"/>
      <w:bookmarkStart w:id="170" w:name="_Toc36469686"/>
      <w:bookmarkStart w:id="171" w:name="_Toc37254095"/>
      <w:bookmarkStart w:id="172" w:name="_Toc37322952"/>
      <w:bookmarkStart w:id="173" w:name="_Toc37324358"/>
      <w:bookmarkStart w:id="174" w:name="_Toc45889881"/>
      <w:bookmarkStart w:id="175" w:name="_Toc52196553"/>
      <w:bookmarkStart w:id="176" w:name="_Toc52197533"/>
      <w:bookmarkStart w:id="177" w:name="_Toc53173256"/>
      <w:bookmarkStart w:id="178" w:name="_Toc53173625"/>
      <w:bookmarkStart w:id="179" w:name="_Toc61119627"/>
      <w:bookmarkStart w:id="180" w:name="_Toc61120009"/>
      <w:bookmarkStart w:id="181" w:name="_Toc67926071"/>
      <w:bookmarkStart w:id="182" w:name="_Toc75273709"/>
      <w:bookmarkStart w:id="183" w:name="_Toc76510609"/>
      <w:bookmarkStart w:id="184" w:name="_Toc83129766"/>
      <w:bookmarkStart w:id="185" w:name="_Toc90591298"/>
      <w:bookmarkStart w:id="186" w:name="_Toc98864333"/>
      <w:bookmarkStart w:id="187" w:name="_Toc99733582"/>
      <w:bookmarkStart w:id="188" w:name="_Toc106577487"/>
      <w:bookmarkStart w:id="189" w:name="_Toc114537238"/>
      <w:bookmarkStart w:id="190" w:name="_Toc115257506"/>
      <w:bookmarkStart w:id="191" w:name="_Toc123086826"/>
      <w:bookmarkStart w:id="192" w:name="_Toc123088561"/>
      <w:bookmarkStart w:id="193" w:name="_Toc124298217"/>
      <w:bookmarkStart w:id="194" w:name="_Toc130574968"/>
      <w:bookmarkStart w:id="195" w:name="_Toc131767378"/>
      <w:r w:rsidRPr="00C04A08">
        <w:t>6.6.4</w:t>
      </w:r>
      <w:r w:rsidRPr="00C04A08">
        <w:tab/>
        <w:t>Beam correspondence for power class 3</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D106767" w14:textId="77777777" w:rsidR="00585F4B" w:rsidRPr="00C04A08" w:rsidRDefault="00585F4B" w:rsidP="00585F4B">
      <w:pPr>
        <w:pStyle w:val="Heading4"/>
      </w:pPr>
      <w:bookmarkStart w:id="196" w:name="_Toc21340932"/>
      <w:bookmarkStart w:id="197" w:name="_Toc29805380"/>
      <w:bookmarkStart w:id="198" w:name="_Toc36456589"/>
      <w:bookmarkStart w:id="199" w:name="_Toc36469687"/>
      <w:bookmarkStart w:id="200" w:name="_Toc37254096"/>
      <w:bookmarkStart w:id="201" w:name="_Toc37322953"/>
      <w:bookmarkStart w:id="202" w:name="_Toc37324359"/>
      <w:bookmarkStart w:id="203" w:name="_Toc45889882"/>
      <w:bookmarkStart w:id="204" w:name="_Toc52196554"/>
      <w:bookmarkStart w:id="205" w:name="_Toc52197534"/>
      <w:bookmarkStart w:id="206" w:name="_Toc53173257"/>
      <w:bookmarkStart w:id="207" w:name="_Toc53173626"/>
      <w:bookmarkStart w:id="208" w:name="_Toc61119628"/>
      <w:bookmarkStart w:id="209" w:name="_Toc61120010"/>
      <w:bookmarkStart w:id="210" w:name="_Toc67926072"/>
      <w:bookmarkStart w:id="211" w:name="_Toc75273710"/>
      <w:bookmarkStart w:id="212" w:name="_Toc76510610"/>
      <w:bookmarkStart w:id="213" w:name="_Toc83129767"/>
      <w:bookmarkStart w:id="214" w:name="_Toc90591299"/>
      <w:bookmarkStart w:id="215" w:name="_Toc98864334"/>
      <w:bookmarkStart w:id="216" w:name="_Toc99733583"/>
      <w:bookmarkStart w:id="217" w:name="_Toc106577488"/>
      <w:bookmarkStart w:id="218" w:name="_Toc114537239"/>
      <w:bookmarkStart w:id="219" w:name="_Toc115257507"/>
      <w:bookmarkStart w:id="220" w:name="_Toc123086827"/>
      <w:bookmarkStart w:id="221" w:name="_Toc123088562"/>
      <w:bookmarkStart w:id="222" w:name="_Toc124298218"/>
      <w:bookmarkStart w:id="223" w:name="_Toc130574969"/>
      <w:bookmarkStart w:id="224" w:name="_Toc131767379"/>
      <w:r w:rsidRPr="00C04A08">
        <w:t>6.6.4.1</w:t>
      </w:r>
      <w:r w:rsidRPr="00C04A08">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95BB216" w14:textId="6F8669CA" w:rsidR="00585F4B" w:rsidRDefault="00585F4B" w:rsidP="00585F4B">
      <w:r w:rsidRPr="00C04A08">
        <w:t xml:space="preserve">The beam correspondence requirement for power class 3 UEs </w:t>
      </w:r>
      <w:ins w:id="225" w:author="Hisashi Onozawa (Nokia)" w:date="2023-05-11T18:09:00Z">
        <w:r w:rsidR="00212574">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0DCBBD67" w14:textId="77777777" w:rsidR="00585F4B" w:rsidRPr="00C04A08" w:rsidRDefault="00585F4B" w:rsidP="00585F4B">
      <w:bookmarkStart w:id="226" w:name="_Toc21340933"/>
      <w:bookmarkStart w:id="227" w:name="_Toc29805381"/>
      <w:bookmarkStart w:id="228" w:name="_Toc36456590"/>
      <w:bookmarkStart w:id="229" w:name="_Toc36469688"/>
      <w:bookmarkStart w:id="230" w:name="_Toc37254097"/>
      <w:bookmarkStart w:id="231" w:name="_Toc37322954"/>
      <w:bookmarkStart w:id="232" w:name="_Toc37324360"/>
      <w:bookmarkStart w:id="233" w:name="_Toc45889883"/>
      <w:bookmarkStart w:id="234" w:name="_Toc52196555"/>
      <w:bookmarkStart w:id="235" w:name="_Toc52197535"/>
      <w:bookmarkStart w:id="236" w:name="_Toc53173258"/>
      <w:bookmarkStart w:id="237" w:name="_Toc53173627"/>
      <w:bookmarkStart w:id="238" w:name="_Toc61119629"/>
      <w:bookmarkStart w:id="239" w:name="_Toc61120011"/>
      <w:bookmarkStart w:id="240" w:name="_Toc67926073"/>
      <w:bookmarkStart w:id="241" w:name="_Toc75273711"/>
      <w:bookmarkStart w:id="242" w:name="_Toc76510611"/>
      <w:bookmarkStart w:id="243" w:name="_Toc83129768"/>
      <w:r>
        <w:t xml:space="preserve">UEs supporting FR2-2 shall support </w:t>
      </w:r>
      <w:proofErr w:type="spellStart"/>
      <w:r w:rsidRPr="00C04A08">
        <w:rPr>
          <w:i/>
        </w:rPr>
        <w:t>beamCorrespondenceWithoutUL-BeamSweeping</w:t>
      </w:r>
      <w:proofErr w:type="spellEnd"/>
      <w:r>
        <w:rPr>
          <w:i/>
        </w:rPr>
        <w:t>.</w:t>
      </w:r>
    </w:p>
    <w:p w14:paraId="5C2DCFDD"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48C3B02"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2C0A0E1"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62E8B9D1"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152D7E4A" w14:textId="77777777" w:rsidR="00585F4B" w:rsidRPr="00C04A08" w:rsidRDefault="00585F4B" w:rsidP="00585F4B">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D529DED" w14:textId="25483F14" w:rsidR="00585F4B" w:rsidRDefault="00585F4B" w:rsidP="00585F4B">
      <w:pPr>
        <w:pStyle w:val="B10"/>
        <w:rPr>
          <w:ins w:id="244" w:author="Hisashi Onozawa (Nokia)" w:date="2023-05-11T18:09:00Z"/>
        </w:rPr>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7271F21" w14:textId="0570D241" w:rsidR="00212574" w:rsidRDefault="00212574" w:rsidP="00212574">
      <w:pPr>
        <w:rPr>
          <w:ins w:id="245" w:author="Hisashi Onozawa (Nokia)" w:date="2023-05-11T18:09:00Z"/>
        </w:rPr>
      </w:pPr>
      <w:ins w:id="246" w:author="Hisashi Onozawa (Nokia)" w:date="2023-05-11T18:09:00Z">
        <w:r w:rsidRPr="00C04A08">
          <w:t xml:space="preserve">The beam correspondence requirement for power class 3 UEs </w:t>
        </w:r>
        <w:r>
          <w:t xml:space="preserve">in initial access and </w:t>
        </w:r>
      </w:ins>
      <w:ins w:id="247" w:author="Yang Tang" w:date="2023-05-25T09:26:00Z">
        <w:r w:rsidR="000D0E2C">
          <w:t>RA/CG-SDT</w:t>
        </w:r>
      </w:ins>
      <w:ins w:id="248" w:author="Yang Tang" w:date="2023-05-25T09:27:00Z">
        <w:r w:rsidR="000D0E2C">
          <w:t xml:space="preserve"> in </w:t>
        </w:r>
      </w:ins>
      <w:ins w:id="249" w:author="Hisashi Onozawa (Nokia)" w:date="2023-05-11T18:09:00Z">
        <w:r>
          <w:t xml:space="preserve">RRC_INACTIVE </w:t>
        </w:r>
        <w:r w:rsidRPr="00C04A08">
          <w:t xml:space="preserve">consists of </w:t>
        </w:r>
        <w:del w:id="250" w:author="Huawei-Chunying Gu" w:date="2023-05-25T11:37:00Z">
          <w:r w:rsidRPr="00C04A08" w:rsidDel="009B7E9F">
            <w:delText>t</w:delText>
          </w:r>
          <w:r w:rsidDel="009B7E9F">
            <w:delText>wo</w:delText>
          </w:r>
          <w:r w:rsidRPr="00C04A08" w:rsidDel="009B7E9F">
            <w:delText xml:space="preserve"> components: </w:delText>
          </w:r>
        </w:del>
        <w:r w:rsidRPr="00C04A08">
          <w:t>UE spherical coverage (as defined in Clause 6.2.1.3)</w:t>
        </w:r>
      </w:ins>
      <w:ins w:id="251" w:author="Hisashi Onozawa (Nokia)" w:date="2023-05-24T12:59:00Z">
        <w:del w:id="252" w:author="Huawei-Chunying Gu" w:date="2023-05-25T11:37:00Z">
          <w:r w:rsidR="00740369" w:rsidDel="009B7E9F">
            <w:delText xml:space="preserve"> and</w:delText>
          </w:r>
          <w:r w:rsidR="00740369" w:rsidRPr="00C04A08" w:rsidDel="009B7E9F">
            <w:delText xml:space="preserve"> beam correspondence tolerance (as defined in Clause 6.6.4.2)</w:delText>
          </w:r>
        </w:del>
      </w:ins>
      <w:ins w:id="253" w:author="Hisashi Onozawa (Nokia)" w:date="2023-05-11T18:09:00Z">
        <w:r w:rsidRPr="00C04A08">
          <w:t>.</w:t>
        </w:r>
      </w:ins>
    </w:p>
    <w:p w14:paraId="21A870B4" w14:textId="47D38E7B" w:rsidR="002307FE" w:rsidRDefault="002307FE" w:rsidP="002307FE">
      <w:pPr>
        <w:pStyle w:val="B10"/>
        <w:rPr>
          <w:ins w:id="254" w:author="Hisashi Onozawa (Nokia)" w:date="2023-05-11T18:09:00Z"/>
        </w:rPr>
      </w:pPr>
      <w:ins w:id="255" w:author="Hisashi Onozawa (Nokia)" w:date="2023-05-11T18:29:00Z">
        <w:r w:rsidRPr="00C04A08">
          <w:t>-</w:t>
        </w:r>
        <w:r w:rsidRPr="00C04A08">
          <w:tab/>
          <w:t>UE shall meet the spherical coverage requirement according to Table 6.2.1.3-3</w:t>
        </w:r>
      </w:ins>
      <w:ins w:id="256" w:author="Hisashi Onozawa (Nokia)" w:date="2023-05-12T18:14:00Z">
        <w:r w:rsidR="0021608F">
          <w:t xml:space="preserve"> </w:t>
        </w:r>
      </w:ins>
      <w:ins w:id="257" w:author="Hisashi Onozawa (Nokia)" w:date="2023-05-11T18:29:00Z">
        <w:r w:rsidRPr="00C04A08">
          <w:t xml:space="preserve">using </w:t>
        </w:r>
        <w:r>
          <w:t xml:space="preserve">the side conditions </w:t>
        </w:r>
      </w:ins>
      <w:ins w:id="258" w:author="Hisashi Onozawa (Nokia)" w:date="2023-05-11T18:32:00Z">
        <w:r>
          <w:t>for initial acces</w:t>
        </w:r>
      </w:ins>
      <w:ins w:id="259" w:author="Hisashi Onozawa (Nokia)" w:date="2023-05-11T18:33:00Z">
        <w:r>
          <w:t xml:space="preserve">s and </w:t>
        </w:r>
      </w:ins>
      <w:ins w:id="260" w:author="Yang Tang" w:date="2023-05-25T09:27:00Z">
        <w:r w:rsidR="000D0E2C">
          <w:t xml:space="preserve">RA/CG-SDT in </w:t>
        </w:r>
      </w:ins>
      <w:ins w:id="261" w:author="Hisashi Onozawa (Nokia)" w:date="2023-05-11T18:33:00Z">
        <w:r>
          <w:t xml:space="preserve">RRC_INACTIVE </w:t>
        </w:r>
      </w:ins>
      <w:ins w:id="262" w:author="Hisashi Onozawa (Nokia)" w:date="2023-05-11T18:32:00Z">
        <w:r>
          <w:t xml:space="preserve">as </w:t>
        </w:r>
      </w:ins>
      <w:ins w:id="263" w:author="Hisashi Onozawa (Nokia)" w:date="2023-05-11T18:29:00Z">
        <w:r w:rsidRPr="00C04A08">
          <w:t>defined in Clause 6.6.4.3.</w:t>
        </w:r>
      </w:ins>
      <w:ins w:id="264" w:author="Hisashi Onozawa (Nokia)" w:date="2023-05-11T18:30:00Z">
        <w:r>
          <w:t>4</w:t>
        </w:r>
      </w:ins>
      <w:ins w:id="265" w:author="Hisashi Onozawa (Nokia)" w:date="2023-05-11T18:29:00Z">
        <w:r w:rsidRPr="00C04A08">
          <w:t>.</w:t>
        </w:r>
      </w:ins>
      <w:ins w:id="266" w:author="Hisashi Onozawa (Nokia)" w:date="2023-05-24T13:03:00Z">
        <w:r w:rsidR="00740369">
          <w:t xml:space="preserve"> </w:t>
        </w:r>
        <w:del w:id="267" w:author="Huawei-Chunying Gu" w:date="2023-05-25T11:37:00Z">
          <w:r w:rsidR="00740369" w:rsidDel="009B7E9F">
            <w:delText>T</w:delText>
          </w:r>
          <w:r w:rsidR="00740369" w:rsidRPr="00740369" w:rsidDel="009B7E9F">
            <w:delText xml:space="preserve">he beam correspondence tolerance requirement </w:delText>
          </w:r>
          <w:r w:rsidR="00740369" w:rsidDel="009B7E9F">
            <w:delText xml:space="preserve">for initial access and RRC_INACTIVE </w:delText>
          </w:r>
          <w:r w:rsidR="00740369" w:rsidRPr="00740369" w:rsidDel="009B7E9F">
            <w:delText>defined in Clause 6.6.4.2</w:delText>
          </w:r>
          <w:r w:rsidR="00740369" w:rsidDel="009B7E9F">
            <w:delText xml:space="preserve"> is applied.</w:delText>
          </w:r>
        </w:del>
      </w:ins>
      <w:ins w:id="268" w:author="Yang Tang" w:date="2023-05-25T09:27:00Z">
        <w:del w:id="269" w:author="Huawei-Chunying Gu" w:date="2023-05-25T11:37:00Z">
          <w:r w:rsidR="000D0E2C" w:rsidDel="009B7E9F">
            <w:delText xml:space="preserve"> </w:delText>
          </w:r>
        </w:del>
      </w:ins>
    </w:p>
    <w:p w14:paraId="5FA8BA3B" w14:textId="77777777" w:rsidR="00212574" w:rsidRPr="00C04A08" w:rsidRDefault="00212574" w:rsidP="00585F4B">
      <w:pPr>
        <w:pStyle w:val="B10"/>
      </w:pPr>
    </w:p>
    <w:p w14:paraId="358133B0" w14:textId="77777777" w:rsidR="00585F4B" w:rsidRPr="00C04A08" w:rsidRDefault="00585F4B" w:rsidP="00585F4B">
      <w:pPr>
        <w:pStyle w:val="Heading4"/>
      </w:pPr>
      <w:bookmarkStart w:id="270" w:name="_Toc90591300"/>
      <w:bookmarkStart w:id="271" w:name="_Toc98864335"/>
      <w:bookmarkStart w:id="272" w:name="_Toc99733584"/>
      <w:bookmarkStart w:id="273" w:name="_Toc106577489"/>
      <w:bookmarkStart w:id="274" w:name="_Toc114537240"/>
      <w:bookmarkStart w:id="275" w:name="_Toc115257508"/>
      <w:bookmarkStart w:id="276" w:name="_Toc123086828"/>
      <w:bookmarkStart w:id="277" w:name="_Toc123088563"/>
      <w:bookmarkStart w:id="278" w:name="_Toc124298219"/>
      <w:bookmarkStart w:id="279" w:name="_Toc130574970"/>
      <w:bookmarkStart w:id="280" w:name="_Toc131767380"/>
      <w:r w:rsidRPr="00C04A08">
        <w:lastRenderedPageBreak/>
        <w:t>6.6.4.2</w:t>
      </w:r>
      <w:r w:rsidRPr="00C04A08">
        <w:tab/>
        <w:t>Beam correspondence tolerance for power class 3</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70"/>
      <w:bookmarkEnd w:id="271"/>
      <w:bookmarkEnd w:id="272"/>
      <w:bookmarkEnd w:id="273"/>
      <w:bookmarkEnd w:id="274"/>
      <w:bookmarkEnd w:id="275"/>
      <w:bookmarkEnd w:id="276"/>
      <w:bookmarkEnd w:id="277"/>
      <w:bookmarkEnd w:id="278"/>
      <w:bookmarkEnd w:id="279"/>
      <w:bookmarkEnd w:id="280"/>
    </w:p>
    <w:p w14:paraId="38A8AF52" w14:textId="18312EF7" w:rsidR="00585F4B" w:rsidRPr="00C04A08" w:rsidRDefault="00585F4B" w:rsidP="00585F4B">
      <w:r w:rsidRPr="00C04A08">
        <w:t>The beam correspondence tolerance requirement ∆EIRP</w:t>
      </w:r>
      <w:r w:rsidRPr="00C04A08">
        <w:rPr>
          <w:vertAlign w:val="subscript"/>
        </w:rPr>
        <w:t>BC</w:t>
      </w:r>
      <w:r w:rsidRPr="00C04A08">
        <w:t xml:space="preserve"> for power class 3 UEs </w:t>
      </w:r>
      <w:ins w:id="281" w:author="Hisashi Onozawa (Nokia)" w:date="2023-05-24T13:01:00Z">
        <w:r w:rsidR="00740369">
          <w:t xml:space="preserve">in RRC_CONNECTED </w:t>
        </w:r>
      </w:ins>
      <w:r w:rsidRPr="00C04A08">
        <w:t>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3A5AA219" w14:textId="77777777" w:rsidR="00585F4B" w:rsidRPr="00C04A08" w:rsidRDefault="00585F4B" w:rsidP="00585F4B">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2097398" w14:textId="77777777" w:rsidR="00585F4B" w:rsidRPr="00C04A08" w:rsidRDefault="00585F4B" w:rsidP="00585F4B">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7FA4783D" w14:textId="77777777" w:rsidR="00585F4B" w:rsidRPr="00C04A08" w:rsidRDefault="00585F4B" w:rsidP="00585F4B">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63A5BD2F" w14:textId="77777777" w:rsidR="00585F4B" w:rsidRPr="00C04A08" w:rsidRDefault="00585F4B" w:rsidP="00585F4B">
      <w:r w:rsidRPr="00C04A08">
        <w:t>For power class 3 UEs, the requirement is fulfilled if the UE's corresponding UL beams satisfy the maximum limit in Table 6.6.4.2-1.</w:t>
      </w:r>
    </w:p>
    <w:p w14:paraId="6857AC2F" w14:textId="77777777" w:rsidR="00585F4B" w:rsidRPr="00C04A08" w:rsidRDefault="00585F4B" w:rsidP="00585F4B">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F4B" w:rsidRPr="00C04A08" w14:paraId="6B0E6316"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6756770" w14:textId="77777777" w:rsidR="00585F4B" w:rsidRPr="00C04A08" w:rsidRDefault="00585F4B">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610DD76D" w14:textId="77777777" w:rsidR="00585F4B" w:rsidRPr="00C04A08" w:rsidRDefault="00585F4B">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585F4B" w:rsidRPr="00C04A08" w14:paraId="6F02225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21FC31D0" w14:textId="77777777" w:rsidR="00585F4B" w:rsidRPr="00C04A08" w:rsidRDefault="00585F4B">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630FC4EA" w14:textId="77777777" w:rsidR="00585F4B" w:rsidRPr="00C04A08" w:rsidRDefault="00585F4B">
            <w:pPr>
              <w:pStyle w:val="TAC"/>
            </w:pPr>
            <w:r w:rsidRPr="00C04A08">
              <w:t>3.0</w:t>
            </w:r>
          </w:p>
        </w:tc>
      </w:tr>
      <w:tr w:rsidR="00585F4B" w:rsidRPr="00C04A08" w14:paraId="5D31F73D"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FED566D" w14:textId="77777777" w:rsidR="00585F4B" w:rsidRPr="00C04A08" w:rsidRDefault="00585F4B">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0F196B31" w14:textId="77777777" w:rsidR="00585F4B" w:rsidRPr="00C04A08" w:rsidRDefault="00585F4B">
            <w:pPr>
              <w:pStyle w:val="TAC"/>
            </w:pPr>
            <w:r w:rsidRPr="00C04A08">
              <w:t>3.0</w:t>
            </w:r>
          </w:p>
        </w:tc>
      </w:tr>
      <w:tr w:rsidR="00585F4B" w:rsidRPr="00C04A08" w14:paraId="4E457A11"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0E6C117" w14:textId="77777777" w:rsidR="00585F4B" w:rsidRPr="00C04A08" w:rsidRDefault="00585F4B">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F8A78B5" w14:textId="77777777" w:rsidR="00585F4B" w:rsidRPr="00C04A08" w:rsidRDefault="00585F4B">
            <w:pPr>
              <w:pStyle w:val="TAC"/>
            </w:pPr>
            <w:r w:rsidRPr="00C04A08">
              <w:t>3.2</w:t>
            </w:r>
          </w:p>
        </w:tc>
      </w:tr>
      <w:tr w:rsidR="00585F4B" w:rsidRPr="00C04A08" w14:paraId="4BF573E6"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A68AE7F" w14:textId="77777777" w:rsidR="00585F4B" w:rsidRPr="00C04A08" w:rsidRDefault="00585F4B">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7CFB338C" w14:textId="77777777" w:rsidR="00585F4B" w:rsidRPr="00C04A08" w:rsidRDefault="00585F4B">
            <w:pPr>
              <w:pStyle w:val="TAC"/>
            </w:pPr>
            <w:r w:rsidRPr="00C04A08">
              <w:t>3.2</w:t>
            </w:r>
          </w:p>
        </w:tc>
      </w:tr>
      <w:tr w:rsidR="00585F4B" w:rsidRPr="00C04A08" w14:paraId="7FFAE35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26C2A14" w14:textId="77777777" w:rsidR="00585F4B" w:rsidRPr="00C04A08" w:rsidRDefault="00585F4B">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A970DD8" w14:textId="77777777" w:rsidR="00585F4B" w:rsidRPr="00C04A08" w:rsidRDefault="00585F4B">
            <w:pPr>
              <w:pStyle w:val="TAC"/>
            </w:pPr>
            <w:r w:rsidRPr="00C04A08">
              <w:t>3.0</w:t>
            </w:r>
          </w:p>
        </w:tc>
      </w:tr>
      <w:tr w:rsidR="00585F4B" w:rsidRPr="00C04A08" w14:paraId="1544646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6F18D6D" w14:textId="77777777" w:rsidR="00585F4B" w:rsidRPr="00C04A08" w:rsidRDefault="00585F4B">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BCB673E" w14:textId="77777777" w:rsidR="00585F4B" w:rsidRPr="00C04A08" w:rsidRDefault="00585F4B">
            <w:pPr>
              <w:pStyle w:val="TAC"/>
            </w:pPr>
            <w:r>
              <w:t>3.2</w:t>
            </w:r>
          </w:p>
        </w:tc>
      </w:tr>
      <w:tr w:rsidR="00585F4B" w:rsidRPr="00C04A08" w14:paraId="1A48C28C" w14:textId="77777777">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BCD9E8F" w14:textId="77777777" w:rsidR="00585F4B" w:rsidRPr="00C04A08" w:rsidRDefault="00585F4B">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45C2C3B" w14:textId="53E0894D" w:rsidR="00585F4B" w:rsidRDefault="00585F4B" w:rsidP="00585F4B">
      <w:pPr>
        <w:rPr>
          <w:ins w:id="282" w:author="Hisashi Onozawa (Nokia)" w:date="2023-05-24T13:01:00Z"/>
        </w:rPr>
      </w:pPr>
    </w:p>
    <w:p w14:paraId="68003F4A" w14:textId="75002A0F" w:rsidR="00740369" w:rsidRPr="00C04A08" w:rsidDel="009B7E9F" w:rsidRDefault="00740369" w:rsidP="00585F4B">
      <w:pPr>
        <w:rPr>
          <w:del w:id="283" w:author="Huawei-Chunying Gu" w:date="2023-05-25T11:37:00Z"/>
        </w:rPr>
      </w:pPr>
      <w:ins w:id="284" w:author="Hisashi Onozawa (Nokia)" w:date="2023-05-24T13:01:00Z">
        <w:del w:id="285" w:author="Huawei-Chunying Gu" w:date="2023-05-25T11:37:00Z">
          <w:r w:rsidRPr="00C04A08" w:rsidDel="009B7E9F">
            <w:delText xml:space="preserve">The beam correspondence tolerance requirement for power class 3 UEs </w:delText>
          </w:r>
          <w:r w:rsidDel="009B7E9F">
            <w:delText xml:space="preserve">in </w:delText>
          </w:r>
        </w:del>
      </w:ins>
      <w:ins w:id="286" w:author="Hisashi Onozawa (Nokia)" w:date="2023-05-24T13:02:00Z">
        <w:del w:id="287" w:author="Huawei-Chunying Gu" w:date="2023-05-25T11:37:00Z">
          <w:r w:rsidDel="009B7E9F">
            <w:delText xml:space="preserve">initial access and </w:delText>
          </w:r>
        </w:del>
      </w:ins>
      <w:ins w:id="288" w:author="Yang Tang" w:date="2023-05-25T09:31:00Z">
        <w:del w:id="289" w:author="Huawei-Chunying Gu" w:date="2023-05-25T11:37:00Z">
          <w:r w:rsidR="000D0E2C" w:rsidDel="009B7E9F">
            <w:delText xml:space="preserve">RA/CG-SDT in </w:delText>
          </w:r>
        </w:del>
      </w:ins>
      <w:ins w:id="290" w:author="Hisashi Onozawa (Nokia)" w:date="2023-05-24T13:02:00Z">
        <w:del w:id="291" w:author="Huawei-Chunying Gu" w:date="2023-05-25T11:37:00Z">
          <w:r w:rsidDel="009B7E9F">
            <w:delText>RRC_INACTIVE is FFS.</w:delText>
          </w:r>
        </w:del>
      </w:ins>
    </w:p>
    <w:p w14:paraId="0F19B631" w14:textId="77777777" w:rsidR="00585F4B" w:rsidRPr="00C04A08" w:rsidRDefault="00585F4B" w:rsidP="00585F4B">
      <w:pPr>
        <w:pStyle w:val="Heading4"/>
      </w:pPr>
      <w:bookmarkStart w:id="292" w:name="_Toc37322955"/>
      <w:bookmarkStart w:id="293" w:name="_Toc37324361"/>
      <w:bookmarkStart w:id="294" w:name="_Toc45889884"/>
      <w:bookmarkStart w:id="295" w:name="_Toc52196556"/>
      <w:bookmarkStart w:id="296" w:name="_Toc52197536"/>
      <w:bookmarkStart w:id="297" w:name="_Toc53173259"/>
      <w:bookmarkStart w:id="298" w:name="_Toc53173628"/>
      <w:bookmarkStart w:id="299" w:name="_Toc61119630"/>
      <w:bookmarkStart w:id="300" w:name="_Toc61120012"/>
      <w:bookmarkStart w:id="301" w:name="_Toc67926074"/>
      <w:bookmarkStart w:id="302" w:name="_Toc75273712"/>
      <w:bookmarkStart w:id="303" w:name="_Toc76510612"/>
      <w:bookmarkStart w:id="304" w:name="_Toc83129769"/>
      <w:bookmarkStart w:id="305" w:name="_Toc90591301"/>
      <w:bookmarkStart w:id="306" w:name="_Toc98864336"/>
      <w:bookmarkStart w:id="307" w:name="_Toc99733585"/>
      <w:bookmarkStart w:id="308" w:name="_Toc106577490"/>
      <w:bookmarkStart w:id="309" w:name="_Toc114537241"/>
      <w:bookmarkStart w:id="310" w:name="_Toc115257509"/>
      <w:bookmarkStart w:id="311" w:name="_Toc123086829"/>
      <w:bookmarkStart w:id="312" w:name="_Toc123088564"/>
      <w:bookmarkStart w:id="313" w:name="_Toc124298220"/>
      <w:bookmarkStart w:id="314" w:name="_Toc130574971"/>
      <w:bookmarkStart w:id="315" w:name="_Toc131767381"/>
      <w:r w:rsidRPr="00C04A08">
        <w:t>6.6.4.3</w:t>
      </w:r>
      <w:r w:rsidRPr="00C04A08">
        <w:tab/>
        <w:t>Side Conditions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86F38DC" w14:textId="77777777" w:rsidR="00585F4B" w:rsidRPr="00C04A08" w:rsidRDefault="00585F4B" w:rsidP="00585F4B">
      <w:pPr>
        <w:pStyle w:val="Heading5"/>
      </w:pPr>
      <w:bookmarkStart w:id="316" w:name="_Toc37322956"/>
      <w:bookmarkStart w:id="317" w:name="_Toc37324362"/>
      <w:bookmarkStart w:id="318" w:name="_Toc45889885"/>
      <w:bookmarkStart w:id="319" w:name="_Toc52196557"/>
      <w:bookmarkStart w:id="320" w:name="_Toc52197537"/>
      <w:bookmarkStart w:id="321" w:name="_Toc53173260"/>
      <w:bookmarkStart w:id="322" w:name="_Toc53173629"/>
      <w:bookmarkStart w:id="323" w:name="_Toc61119631"/>
      <w:bookmarkStart w:id="324" w:name="_Toc61120013"/>
      <w:bookmarkStart w:id="325" w:name="_Toc67926075"/>
      <w:bookmarkStart w:id="326" w:name="_Toc75273713"/>
      <w:bookmarkStart w:id="327" w:name="_Toc76510613"/>
      <w:bookmarkStart w:id="328" w:name="_Toc83129770"/>
      <w:bookmarkStart w:id="329" w:name="_Toc90591302"/>
      <w:bookmarkStart w:id="330" w:name="_Toc98864337"/>
      <w:bookmarkStart w:id="331" w:name="_Toc99733586"/>
      <w:bookmarkStart w:id="332" w:name="_Toc106577491"/>
      <w:bookmarkStart w:id="333" w:name="_Toc114537242"/>
      <w:bookmarkStart w:id="334" w:name="_Toc115257510"/>
      <w:bookmarkStart w:id="335" w:name="_Toc123086830"/>
      <w:bookmarkStart w:id="336" w:name="_Toc123088565"/>
      <w:bookmarkStart w:id="337" w:name="_Toc124298221"/>
      <w:bookmarkStart w:id="338" w:name="_Toc130574972"/>
      <w:bookmarkStart w:id="339" w:name="_Toc131767382"/>
      <w:r w:rsidRPr="00C04A08">
        <w:t>6.6.4.3.1</w:t>
      </w:r>
      <w:r w:rsidRPr="00C04A08">
        <w:tab/>
        <w:t>Side Condition for beam correspondence based on SSB and CSI-RS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DE53F92"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2EC469E1"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01EAC2A" w14:textId="77777777" w:rsidR="00585F4B" w:rsidRPr="00C04A08" w:rsidRDefault="00585F4B" w:rsidP="00585F4B">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3BF8F69" w14:textId="77777777" w:rsidR="00585F4B" w:rsidRPr="00C04A08" w:rsidRDefault="00585F4B" w:rsidP="00585F4B">
      <w:pPr>
        <w:pStyle w:val="B10"/>
      </w:pPr>
      <w:r w:rsidRPr="00C04A08">
        <w:t>-</w:t>
      </w:r>
      <w:r w:rsidRPr="00C04A08">
        <w:tab/>
        <w:t>For beam correspondence, conditions for L1-RSRP measurements are fulfilled according to Table 6.6.4.3.1-1 and Table 6.6.4.3.1-2.</w:t>
      </w:r>
    </w:p>
    <w:p w14:paraId="16EDAC47" w14:textId="77777777" w:rsidR="00585F4B" w:rsidRPr="00C04A08" w:rsidRDefault="00585F4B" w:rsidP="00585F4B">
      <w:pPr>
        <w:pStyle w:val="TH"/>
      </w:pPr>
      <w:r w:rsidRPr="00C04A08">
        <w:lastRenderedPageBreak/>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608B9DF9"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6F6E075"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80DB8FA"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7E2BCF"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6367A2"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140BA05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673842E1"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746AA161"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9BDF8CE"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FEC656" w14:textId="77777777" w:rsidR="00585F4B" w:rsidRPr="00C04A08" w:rsidRDefault="00585F4B">
            <w:pPr>
              <w:pStyle w:val="TAH"/>
            </w:pPr>
            <w:r w:rsidRPr="00C04A08">
              <w:t>dB</w:t>
            </w:r>
          </w:p>
        </w:tc>
      </w:tr>
      <w:tr w:rsidR="00585F4B" w:rsidRPr="00C04A08" w14:paraId="29F363D4"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D1408CC"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4A23B00"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7EBE2E03"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0F82013" w14:textId="77777777" w:rsidR="00585F4B" w:rsidRPr="00C04A08" w:rsidRDefault="00585F4B">
            <w:pPr>
              <w:pStyle w:val="TAH"/>
            </w:pPr>
          </w:p>
        </w:tc>
      </w:tr>
      <w:tr w:rsidR="00585F4B" w:rsidRPr="00C04A08" w14:paraId="48E11776"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949773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26F1921"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23B79E" w14:textId="77777777" w:rsidR="00585F4B" w:rsidRPr="00C04A08" w:rsidRDefault="00585F4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47FDD1"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1EDBF0F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E4DF037"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F0572D5"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F130ACD"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89247DD" w14:textId="77777777" w:rsidR="00585F4B" w:rsidRPr="00C04A08" w:rsidRDefault="00585F4B">
            <w:pPr>
              <w:pStyle w:val="TAC"/>
              <w:rPr>
                <w:rFonts w:eastAsia="Yu Mincho"/>
                <w:lang w:eastAsia="ja-JP"/>
              </w:rPr>
            </w:pPr>
          </w:p>
        </w:tc>
      </w:tr>
      <w:tr w:rsidR="00585F4B" w:rsidRPr="00C04A08" w14:paraId="0980B78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6B8A539"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24A765F5"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4FF315C" w14:textId="77777777" w:rsidR="00585F4B" w:rsidRPr="00C04A08" w:rsidRDefault="00585F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D156999" w14:textId="77777777" w:rsidR="00585F4B" w:rsidRPr="00C04A08" w:rsidRDefault="00585F4B">
            <w:pPr>
              <w:pStyle w:val="TAC"/>
              <w:rPr>
                <w:rFonts w:eastAsia="Yu Mincho"/>
                <w:lang w:eastAsia="ja-JP"/>
              </w:rPr>
            </w:pPr>
          </w:p>
        </w:tc>
      </w:tr>
      <w:tr w:rsidR="00585F4B" w:rsidRPr="00C04A08" w14:paraId="4AB9A10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A0D5836"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CFDE2DC" w14:textId="77777777" w:rsidR="00585F4B" w:rsidRPr="00C04A08" w:rsidRDefault="00585F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2F50A8F" w14:textId="77777777" w:rsidR="00585F4B" w:rsidRPr="00C04A08" w:rsidRDefault="00585F4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DA2D45B" w14:textId="77777777" w:rsidR="00585F4B" w:rsidRPr="00C04A08" w:rsidRDefault="00585F4B">
            <w:pPr>
              <w:pStyle w:val="TAC"/>
              <w:rPr>
                <w:rFonts w:eastAsia="Yu Mincho"/>
                <w:lang w:eastAsia="ja-JP"/>
              </w:rPr>
            </w:pPr>
          </w:p>
        </w:tc>
      </w:tr>
      <w:tr w:rsidR="00585F4B" w:rsidRPr="00C04A08" w14:paraId="1B7630A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E63F1BF"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B3E028D" w14:textId="77777777" w:rsidR="00585F4B" w:rsidRPr="00C04A08" w:rsidRDefault="00585F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4F4D714"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FEBFDD7" w14:textId="77777777" w:rsidR="00585F4B" w:rsidRPr="00C04A08" w:rsidRDefault="00585F4B">
            <w:pPr>
              <w:pStyle w:val="TAC"/>
              <w:rPr>
                <w:rFonts w:eastAsia="Yu Mincho"/>
                <w:lang w:eastAsia="ja-JP"/>
              </w:rPr>
            </w:pPr>
          </w:p>
        </w:tc>
      </w:tr>
      <w:tr w:rsidR="00585F4B" w:rsidRPr="00C04A08" w14:paraId="36C462F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035EADD"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4F7FD27D" w14:textId="77777777" w:rsidR="00585F4B" w:rsidRPr="00C04A08" w:rsidRDefault="00585F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5BAD3B5" w14:textId="77777777" w:rsidR="00585F4B" w:rsidRPr="00C04A08" w:rsidRDefault="00585F4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1B58BFD7" w14:textId="77777777" w:rsidR="00585F4B" w:rsidRPr="00C04A08" w:rsidRDefault="00585F4B">
            <w:pPr>
              <w:pStyle w:val="TAC"/>
              <w:rPr>
                <w:rFonts w:eastAsia="Yu Mincho"/>
                <w:lang w:eastAsia="ja-JP"/>
              </w:rPr>
            </w:pPr>
          </w:p>
        </w:tc>
      </w:tr>
      <w:tr w:rsidR="00585F4B" w:rsidRPr="00C04A08" w14:paraId="65BB377F"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71558A0"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8F5C31F" w14:textId="77777777" w:rsidR="00585F4B" w:rsidRDefault="00585F4B">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074B63AB" w14:textId="77777777" w:rsidR="00585F4B" w:rsidRDefault="00585F4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23B3DB5" w14:textId="77777777" w:rsidR="00585F4B" w:rsidRPr="00C04A08" w:rsidRDefault="00585F4B">
            <w:pPr>
              <w:pStyle w:val="TAC"/>
              <w:rPr>
                <w:rFonts w:eastAsia="Yu Mincho"/>
                <w:lang w:eastAsia="ja-JP"/>
              </w:rPr>
            </w:pPr>
          </w:p>
        </w:tc>
      </w:tr>
      <w:tr w:rsidR="00585F4B" w:rsidRPr="00C04A08" w14:paraId="1DDBE4ED"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A4CEEF5"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54781574"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7EA0D26" w14:textId="77777777" w:rsidR="00585F4B" w:rsidRPr="00C04A08" w:rsidRDefault="00585F4B" w:rsidP="00585F4B"/>
    <w:p w14:paraId="0907355D" w14:textId="77777777" w:rsidR="00585F4B" w:rsidRPr="00C04A08" w:rsidRDefault="00585F4B" w:rsidP="00585F4B">
      <w:pPr>
        <w:pStyle w:val="TH"/>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596EC6BC"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96D9FE"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A35E1BA"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0219188"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2D8FD01" w14:textId="77777777" w:rsidR="00585F4B" w:rsidRPr="00C04A08" w:rsidRDefault="00585F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585F4B" w:rsidRPr="00C04A08" w14:paraId="2E67FF9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9CAFD0F"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4B5ADC00"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7B6C4A3"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9A29CD9" w14:textId="77777777" w:rsidR="00585F4B" w:rsidRPr="00C04A08" w:rsidRDefault="00585F4B">
            <w:pPr>
              <w:pStyle w:val="TAH"/>
            </w:pPr>
            <w:r w:rsidRPr="00C04A08">
              <w:t>dB</w:t>
            </w:r>
          </w:p>
        </w:tc>
      </w:tr>
      <w:tr w:rsidR="00585F4B" w:rsidRPr="00C04A08" w14:paraId="4D4D7829"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C4CD4B"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704B21B"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3172F2"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613B682" w14:textId="77777777" w:rsidR="00585F4B" w:rsidRPr="00C04A08" w:rsidRDefault="00585F4B">
            <w:pPr>
              <w:pStyle w:val="TAH"/>
            </w:pPr>
          </w:p>
        </w:tc>
      </w:tr>
      <w:tr w:rsidR="00585F4B" w:rsidRPr="00C04A08" w14:paraId="1047BD62"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079C0E"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EFA92CA"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DE10B8" w14:textId="77777777" w:rsidR="00585F4B" w:rsidRPr="00C04A08" w:rsidRDefault="00585F4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B344BAC"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785C4460"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B391F69"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976CB92"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D6C845E"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71EEC4D" w14:textId="77777777" w:rsidR="00585F4B" w:rsidRPr="00C04A08" w:rsidRDefault="00585F4B">
            <w:pPr>
              <w:pStyle w:val="TAC"/>
              <w:rPr>
                <w:rFonts w:eastAsia="Yu Mincho"/>
                <w:lang w:eastAsia="ja-JP"/>
              </w:rPr>
            </w:pPr>
          </w:p>
        </w:tc>
      </w:tr>
      <w:tr w:rsidR="00585F4B" w:rsidRPr="00C04A08" w14:paraId="6E3EDA7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6B80134"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5C12D1C6" w14:textId="77777777" w:rsidR="00585F4B" w:rsidRPr="00C04A08" w:rsidRDefault="00585F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5906875F" w14:textId="77777777" w:rsidR="00585F4B" w:rsidRPr="00C04A08" w:rsidRDefault="00585F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A843DAC" w14:textId="77777777" w:rsidR="00585F4B" w:rsidRPr="00C04A08" w:rsidRDefault="00585F4B">
            <w:pPr>
              <w:pStyle w:val="TAC"/>
              <w:rPr>
                <w:rFonts w:eastAsia="Yu Mincho"/>
                <w:lang w:eastAsia="ja-JP"/>
              </w:rPr>
            </w:pPr>
          </w:p>
        </w:tc>
      </w:tr>
      <w:tr w:rsidR="00585F4B" w:rsidRPr="00C04A08" w14:paraId="27CBDE84"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C508935"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8AC9F14" w14:textId="77777777" w:rsidR="00585F4B" w:rsidRPr="00C04A08" w:rsidRDefault="00585F4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515FA09A" w14:textId="77777777" w:rsidR="00585F4B" w:rsidRPr="00C04A08" w:rsidRDefault="00585F4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CA101B8" w14:textId="77777777" w:rsidR="00585F4B" w:rsidRPr="00C04A08" w:rsidRDefault="00585F4B">
            <w:pPr>
              <w:pStyle w:val="TAC"/>
              <w:rPr>
                <w:rFonts w:eastAsia="Yu Mincho"/>
                <w:lang w:eastAsia="ja-JP"/>
              </w:rPr>
            </w:pPr>
          </w:p>
        </w:tc>
      </w:tr>
      <w:tr w:rsidR="00585F4B" w:rsidRPr="00C04A08" w14:paraId="0020D803"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3242C4B"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C417E2" w14:textId="77777777" w:rsidR="00585F4B" w:rsidRPr="00C04A08" w:rsidRDefault="00585F4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6D4FC63"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3E34026" w14:textId="77777777" w:rsidR="00585F4B" w:rsidRPr="00C04A08" w:rsidRDefault="00585F4B">
            <w:pPr>
              <w:pStyle w:val="TAC"/>
              <w:rPr>
                <w:rFonts w:eastAsia="Yu Mincho"/>
                <w:lang w:eastAsia="ja-JP"/>
              </w:rPr>
            </w:pPr>
          </w:p>
        </w:tc>
      </w:tr>
      <w:tr w:rsidR="00585F4B" w:rsidRPr="00C04A08" w14:paraId="315A5224"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70B9547"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626A8262" w14:textId="77777777" w:rsidR="00585F4B" w:rsidRPr="00C04A08" w:rsidRDefault="00585F4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B18DDA8" w14:textId="77777777" w:rsidR="00585F4B" w:rsidRPr="00C04A08" w:rsidRDefault="00585F4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3FC4E72" w14:textId="77777777" w:rsidR="00585F4B" w:rsidRPr="00C04A08" w:rsidRDefault="00585F4B">
            <w:pPr>
              <w:pStyle w:val="TAC"/>
              <w:rPr>
                <w:rFonts w:eastAsia="Yu Mincho"/>
                <w:lang w:eastAsia="ja-JP"/>
              </w:rPr>
            </w:pPr>
          </w:p>
        </w:tc>
      </w:tr>
      <w:tr w:rsidR="00585F4B" w:rsidRPr="00C04A08" w14:paraId="73DA6D3C"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10E0A1D"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42A6EEF9" w14:textId="77777777" w:rsidR="00585F4B" w:rsidRDefault="00585F4B">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192AAACA" w14:textId="77777777" w:rsidR="00585F4B" w:rsidRDefault="00585F4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4E6C32E" w14:textId="77777777" w:rsidR="00585F4B" w:rsidRPr="00C04A08" w:rsidRDefault="00585F4B">
            <w:pPr>
              <w:pStyle w:val="TAC"/>
              <w:rPr>
                <w:rFonts w:eastAsia="Yu Mincho"/>
                <w:lang w:eastAsia="ja-JP"/>
              </w:rPr>
            </w:pPr>
          </w:p>
        </w:tc>
      </w:tr>
      <w:tr w:rsidR="00585F4B" w:rsidRPr="00C04A08" w14:paraId="4F1EC24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9D9979"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42158867"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6A0F854A" w14:textId="77777777" w:rsidR="00585F4B" w:rsidRPr="00C04A08" w:rsidRDefault="00585F4B" w:rsidP="00585F4B"/>
    <w:p w14:paraId="707958DF" w14:textId="77777777" w:rsidR="00585F4B" w:rsidRPr="00C04A08" w:rsidRDefault="00585F4B" w:rsidP="00585F4B">
      <w:pPr>
        <w:pStyle w:val="Heading5"/>
      </w:pPr>
      <w:bookmarkStart w:id="340" w:name="_Toc52196558"/>
      <w:bookmarkStart w:id="341" w:name="_Toc52197538"/>
      <w:bookmarkStart w:id="342" w:name="_Toc53173261"/>
      <w:bookmarkStart w:id="343" w:name="_Toc53173630"/>
      <w:bookmarkStart w:id="344" w:name="_Toc61119632"/>
      <w:bookmarkStart w:id="345" w:name="_Toc61120014"/>
      <w:bookmarkStart w:id="346" w:name="_Toc67926076"/>
      <w:bookmarkStart w:id="347" w:name="_Toc75273714"/>
      <w:bookmarkStart w:id="348" w:name="_Toc76510614"/>
      <w:bookmarkStart w:id="349" w:name="_Toc83129771"/>
      <w:bookmarkStart w:id="350" w:name="_Toc90591303"/>
      <w:bookmarkStart w:id="351" w:name="_Toc98864338"/>
      <w:bookmarkStart w:id="352" w:name="_Toc99733587"/>
      <w:bookmarkStart w:id="353" w:name="_Toc106577492"/>
      <w:bookmarkStart w:id="354" w:name="_Toc114537243"/>
      <w:bookmarkStart w:id="355" w:name="_Toc115257511"/>
      <w:bookmarkStart w:id="356" w:name="_Toc123086831"/>
      <w:bookmarkStart w:id="357" w:name="_Toc123088566"/>
      <w:bookmarkStart w:id="358" w:name="_Toc124298222"/>
      <w:bookmarkStart w:id="359" w:name="_Toc130574973"/>
      <w:bookmarkStart w:id="360" w:name="_Toc131767383"/>
      <w:r w:rsidRPr="00C04A08">
        <w:t>6.6.4.3.2</w:t>
      </w:r>
      <w:r w:rsidRPr="00C04A08">
        <w:tab/>
        <w:t>Side Condition for SSB based enhanced Beam Correspondence requirements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A535FEA"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6B938C6A"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167EBAD1" w14:textId="77777777" w:rsidR="00585F4B" w:rsidRPr="003C6ED8" w:rsidRDefault="00585F4B" w:rsidP="00585F4B">
      <w:pPr>
        <w:pStyle w:val="B10"/>
        <w:rPr>
          <w:rFonts w:cs="v4.2.0"/>
        </w:rPr>
      </w:pPr>
      <w:r>
        <w:t>-</w:t>
      </w:r>
      <w:r>
        <w:tab/>
      </w:r>
      <w:r w:rsidRPr="00C04A08">
        <w:t>For beam correspondence, conditions for L1-RSRP measurements are fulfilled according to Table 6.6.4.3.1-1.</w:t>
      </w:r>
    </w:p>
    <w:p w14:paraId="16D1A497" w14:textId="77777777" w:rsidR="00585F4B" w:rsidRPr="00C04A08" w:rsidRDefault="00585F4B" w:rsidP="00585F4B">
      <w:pPr>
        <w:pStyle w:val="Heading5"/>
      </w:pPr>
      <w:bookmarkStart w:id="361" w:name="_Toc52196559"/>
      <w:bookmarkStart w:id="362" w:name="_Toc52197539"/>
      <w:bookmarkStart w:id="363" w:name="_Toc53173262"/>
      <w:bookmarkStart w:id="364" w:name="_Toc53173631"/>
      <w:bookmarkStart w:id="365" w:name="_Toc61119633"/>
      <w:bookmarkStart w:id="366" w:name="_Toc61120015"/>
      <w:bookmarkStart w:id="367" w:name="_Toc67926077"/>
      <w:bookmarkStart w:id="368" w:name="_Toc75273715"/>
      <w:bookmarkStart w:id="369" w:name="_Toc76510615"/>
      <w:bookmarkStart w:id="370" w:name="_Toc83129772"/>
      <w:bookmarkStart w:id="371" w:name="_Toc90591304"/>
      <w:bookmarkStart w:id="372" w:name="_Toc98864339"/>
      <w:bookmarkStart w:id="373" w:name="_Toc99733588"/>
      <w:bookmarkStart w:id="374" w:name="_Toc106577493"/>
      <w:bookmarkStart w:id="375" w:name="_Toc114537244"/>
      <w:bookmarkStart w:id="376" w:name="_Toc115257512"/>
      <w:bookmarkStart w:id="377" w:name="_Toc123086832"/>
      <w:bookmarkStart w:id="378" w:name="_Toc123088567"/>
      <w:bookmarkStart w:id="379" w:name="_Toc124298223"/>
      <w:bookmarkStart w:id="380" w:name="_Toc130574974"/>
      <w:bookmarkStart w:id="381" w:name="_Toc131767384"/>
      <w:r w:rsidRPr="00C04A08">
        <w:t>6.6.4.3.3</w:t>
      </w:r>
      <w:r w:rsidRPr="00C04A08">
        <w:tab/>
        <w:t>Side Condition for CSI-RS based enhanced Beam Correspondence requirements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3A40555"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466D4480" w14:textId="77777777" w:rsidR="00585F4B" w:rsidRPr="00C04A08" w:rsidRDefault="00585F4B" w:rsidP="00585F4B">
      <w:pPr>
        <w:pStyle w:val="B10"/>
        <w:rPr>
          <w:lang w:eastAsia="zh-CN"/>
        </w:rPr>
      </w:pPr>
      <w:bookmarkStart w:id="382" w:name="_Toc52196560"/>
      <w:bookmarkStart w:id="383" w:name="_Toc52197540"/>
      <w:bookmarkStart w:id="384" w:name="_Toc53173263"/>
      <w:bookmarkStart w:id="385"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8E9CC4C"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4F6BBB" w14:textId="77777777" w:rsidR="00585F4B" w:rsidRDefault="00585F4B" w:rsidP="00585F4B">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3DE4C2E5" w14:textId="77777777" w:rsidR="00585F4B" w:rsidRPr="00C04A08" w:rsidRDefault="00585F4B" w:rsidP="00585F4B">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320808E7"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159CA4"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4270410"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D3B466"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FBC9E0B"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4708DF7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94A57F6"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41D7499"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90EF1B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5BD50A" w14:textId="77777777" w:rsidR="00585F4B" w:rsidRPr="00C04A08" w:rsidRDefault="00585F4B">
            <w:pPr>
              <w:pStyle w:val="TAH"/>
            </w:pPr>
            <w:r w:rsidRPr="00C04A08">
              <w:t>dB</w:t>
            </w:r>
          </w:p>
        </w:tc>
      </w:tr>
      <w:tr w:rsidR="00585F4B" w:rsidRPr="00C04A08" w14:paraId="3C95662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7285D1"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68480BC"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344B9606"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2C722F8" w14:textId="77777777" w:rsidR="00585F4B" w:rsidRPr="00C04A08" w:rsidRDefault="00585F4B">
            <w:pPr>
              <w:pStyle w:val="TAH"/>
            </w:pPr>
          </w:p>
        </w:tc>
      </w:tr>
      <w:tr w:rsidR="00585F4B" w:rsidRPr="00C04A08" w14:paraId="48022EFA"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7D9D4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074080"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1423F93" w14:textId="77777777" w:rsidR="00585F4B" w:rsidRPr="00C04A08" w:rsidRDefault="00585F4B">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58DB269"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7508ED89"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6D0F594"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69F08D"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03E3D7F" w14:textId="77777777" w:rsidR="00585F4B" w:rsidRPr="00C04A08" w:rsidRDefault="00585F4B">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0EC9F6AC" w14:textId="77777777" w:rsidR="00585F4B" w:rsidRPr="00C04A08" w:rsidRDefault="00585F4B">
            <w:pPr>
              <w:pStyle w:val="TAC"/>
              <w:rPr>
                <w:rFonts w:eastAsia="Yu Mincho"/>
                <w:lang w:eastAsia="ja-JP"/>
              </w:rPr>
            </w:pPr>
          </w:p>
        </w:tc>
      </w:tr>
      <w:tr w:rsidR="00585F4B" w:rsidRPr="00C04A08" w14:paraId="5C42DB1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28DA4CA"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3EF7DBAF"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5B39D9E" w14:textId="77777777" w:rsidR="00585F4B" w:rsidRPr="00C04A08" w:rsidRDefault="00585F4B">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16B29676" w14:textId="77777777" w:rsidR="00585F4B" w:rsidRPr="00C04A08" w:rsidRDefault="00585F4B">
            <w:pPr>
              <w:pStyle w:val="TAC"/>
              <w:rPr>
                <w:rFonts w:eastAsia="Yu Mincho"/>
                <w:lang w:eastAsia="ja-JP"/>
              </w:rPr>
            </w:pPr>
          </w:p>
        </w:tc>
      </w:tr>
      <w:tr w:rsidR="00585F4B" w:rsidRPr="00C04A08" w14:paraId="6BDFFB0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BDC2AB2"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5EB5A0" w14:textId="77777777" w:rsidR="00585F4B" w:rsidRPr="00C04A08" w:rsidRDefault="00585F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46A6F21" w14:textId="77777777" w:rsidR="00585F4B" w:rsidRPr="00C04A08" w:rsidRDefault="00585F4B">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0235FAB7" w14:textId="77777777" w:rsidR="00585F4B" w:rsidRPr="00C04A08" w:rsidRDefault="00585F4B">
            <w:pPr>
              <w:pStyle w:val="TAC"/>
              <w:rPr>
                <w:rFonts w:eastAsia="Yu Mincho"/>
                <w:lang w:eastAsia="ja-JP"/>
              </w:rPr>
            </w:pPr>
          </w:p>
        </w:tc>
      </w:tr>
      <w:tr w:rsidR="00585F4B" w:rsidRPr="00C04A08" w14:paraId="07BEAEC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AADE609"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C5E8B03" w14:textId="77777777" w:rsidR="00585F4B" w:rsidRPr="00C04A08" w:rsidRDefault="00585F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207BE37" w14:textId="77777777" w:rsidR="00585F4B" w:rsidRPr="00C04A08" w:rsidRDefault="00585F4B">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5E1932CC" w14:textId="77777777" w:rsidR="00585F4B" w:rsidRPr="00C04A08" w:rsidRDefault="00585F4B">
            <w:pPr>
              <w:pStyle w:val="TAC"/>
              <w:rPr>
                <w:rFonts w:eastAsia="Yu Mincho"/>
                <w:lang w:eastAsia="ja-JP"/>
              </w:rPr>
            </w:pPr>
          </w:p>
        </w:tc>
      </w:tr>
      <w:tr w:rsidR="00585F4B" w:rsidRPr="00C04A08" w14:paraId="394DBD0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942D225"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384997A" w14:textId="77777777" w:rsidR="00585F4B" w:rsidRPr="00C04A08" w:rsidRDefault="00585F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00B477" w14:textId="77777777" w:rsidR="00585F4B" w:rsidRPr="00C04A08" w:rsidRDefault="00585F4B">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3317F639" w14:textId="77777777" w:rsidR="00585F4B" w:rsidRPr="00C04A08" w:rsidRDefault="00585F4B">
            <w:pPr>
              <w:pStyle w:val="TAC"/>
              <w:rPr>
                <w:rFonts w:eastAsia="Yu Mincho"/>
                <w:lang w:eastAsia="ja-JP"/>
              </w:rPr>
            </w:pPr>
          </w:p>
        </w:tc>
      </w:tr>
      <w:tr w:rsidR="00585F4B" w:rsidRPr="00C04A08" w14:paraId="2A04396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6589019"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E9D0CE3"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7F1B158E" w14:textId="7CB5C195" w:rsidR="00585F4B" w:rsidRDefault="00585F4B" w:rsidP="00585F4B">
      <w:pPr>
        <w:pStyle w:val="B10"/>
        <w:rPr>
          <w:ins w:id="386" w:author="Hisashi Onozawa (Nokia)" w:date="2023-05-11T18:11:00Z"/>
          <w:rFonts w:cs="v4.2.0"/>
        </w:rPr>
      </w:pPr>
    </w:p>
    <w:p w14:paraId="258E9A90" w14:textId="479953BD" w:rsidR="00212574" w:rsidRPr="00C04A08" w:rsidRDefault="00212574" w:rsidP="00212574">
      <w:pPr>
        <w:pStyle w:val="Heading5"/>
        <w:rPr>
          <w:ins w:id="387" w:author="Hisashi Onozawa (Nokia)" w:date="2023-05-11T18:11:00Z"/>
        </w:rPr>
      </w:pPr>
      <w:ins w:id="388" w:author="Hisashi Onozawa (Nokia)" w:date="2023-05-11T18:11:00Z">
        <w:r w:rsidRPr="00C04A08">
          <w:t>6.6.4.3.</w:t>
        </w:r>
        <w:r>
          <w:t>4</w:t>
        </w:r>
        <w:r w:rsidRPr="00C04A08">
          <w:tab/>
          <w:t>Side Condition for Beam Correspondence requirements</w:t>
        </w:r>
        <w:r>
          <w:t xml:space="preserve"> in initial access and RR</w:t>
        </w:r>
      </w:ins>
      <w:ins w:id="389" w:author="Hisashi Onozawa (Nokia)" w:date="2023-05-11T18:12:00Z">
        <w:r>
          <w:t>C_INACTIVE</w:t>
        </w:r>
      </w:ins>
    </w:p>
    <w:p w14:paraId="6ACC5E80" w14:textId="4AA5BE99" w:rsidR="00212574" w:rsidRPr="00C04A08" w:rsidRDefault="00212574" w:rsidP="00212574">
      <w:pPr>
        <w:rPr>
          <w:ins w:id="390" w:author="Hisashi Onozawa (Nokia)" w:date="2023-05-11T18:11:00Z"/>
          <w:rFonts w:cs="v4.2.0"/>
          <w:lang w:eastAsia="zh-CN"/>
        </w:rPr>
      </w:pPr>
      <w:ins w:id="391" w:author="Hisashi Onozawa (Nokia)" w:date="2023-05-11T18:11:00Z">
        <w:r w:rsidRPr="00C04A08">
          <w:rPr>
            <w:rFonts w:cs="v4.2.0"/>
          </w:rPr>
          <w:t xml:space="preserve">The beam correspondence requirements </w:t>
        </w:r>
      </w:ins>
      <w:ins w:id="392" w:author="Hisashi Onozawa (Nokia)" w:date="2023-05-12T18:15:00Z">
        <w:r w:rsidR="0021608F">
          <w:rPr>
            <w:rFonts w:cs="v4.2.0"/>
          </w:rPr>
          <w:t xml:space="preserve">for </w:t>
        </w:r>
        <w:r w:rsidR="0021608F" w:rsidRPr="00142CBD">
          <w:rPr>
            <w:rFonts w:cs="v4.2.0"/>
          </w:rPr>
          <w:t xml:space="preserve">PRACH </w:t>
        </w:r>
      </w:ins>
      <w:ins w:id="393" w:author="Hisashi Onozawa (Nokia)" w:date="2023-05-11T18:12:00Z">
        <w:r w:rsidRPr="00142CBD">
          <w:rPr>
            <w:rFonts w:cs="v4.2.0"/>
          </w:rPr>
          <w:t xml:space="preserve">in initial access and </w:t>
        </w:r>
      </w:ins>
      <w:ins w:id="394" w:author="Hisashi Onozawa (Nokia)" w:date="2023-05-12T18:16:00Z">
        <w:r w:rsidR="00F82F3C" w:rsidRPr="00142CBD">
          <w:rPr>
            <w:rFonts w:cs="v4.2.0"/>
          </w:rPr>
          <w:t xml:space="preserve">RA-SDT </w:t>
        </w:r>
      </w:ins>
      <w:ins w:id="395" w:author="Hisashi Onozawa (Nokia)" w:date="2023-05-12T18:15:00Z">
        <w:r w:rsidR="005C2078" w:rsidRPr="00142CBD">
          <w:rPr>
            <w:rFonts w:cs="v4.2.0"/>
          </w:rPr>
          <w:t>PRACH</w:t>
        </w:r>
        <w:r w:rsidR="001C18DE" w:rsidRPr="00142CBD">
          <w:rPr>
            <w:rFonts w:cs="v4.2.0"/>
          </w:rPr>
          <w:t>/CG</w:t>
        </w:r>
      </w:ins>
      <w:ins w:id="396" w:author="Hisashi Onozawa (Nokia)" w:date="2023-05-12T18:16:00Z">
        <w:r w:rsidR="00F82F3C" w:rsidRPr="00142CBD">
          <w:rPr>
            <w:rFonts w:cs="v4.2.0"/>
          </w:rPr>
          <w:t>-SDT</w:t>
        </w:r>
      </w:ins>
      <w:ins w:id="397" w:author="Hisashi Onozawa (Nokia)" w:date="2023-05-12T18:15:00Z">
        <w:r w:rsidR="001C18DE" w:rsidRPr="00142CBD">
          <w:rPr>
            <w:rFonts w:cs="v4.2.0"/>
          </w:rPr>
          <w:t xml:space="preserve"> </w:t>
        </w:r>
      </w:ins>
      <w:ins w:id="398" w:author="Hisashi Onozawa (Nokia)" w:date="2023-05-12T18:16:00Z">
        <w:r w:rsidR="00F82F3C" w:rsidRPr="00142CBD">
          <w:rPr>
            <w:rFonts w:cs="v4.2.0"/>
          </w:rPr>
          <w:t>PUSCH in</w:t>
        </w:r>
      </w:ins>
      <w:ins w:id="399" w:author="Hisashi Onozawa (Nokia)" w:date="2023-05-12T18:15:00Z">
        <w:r w:rsidR="005C2078" w:rsidRPr="00142CBD">
          <w:rPr>
            <w:rFonts w:cs="v4.2.0"/>
          </w:rPr>
          <w:t xml:space="preserve"> </w:t>
        </w:r>
      </w:ins>
      <w:ins w:id="400" w:author="Hisashi Onozawa (Nokia)" w:date="2023-05-11T18:12:00Z">
        <w:r w:rsidRPr="00142CBD">
          <w:rPr>
            <w:rFonts w:cs="v4.2.0"/>
          </w:rPr>
          <w:t>RRC_INACTIVE</w:t>
        </w:r>
      </w:ins>
      <w:ins w:id="401" w:author="Hisashi Onozawa (Nokia)" w:date="2023-05-11T18:11:00Z">
        <w:r w:rsidRPr="00C04A08">
          <w:rPr>
            <w:rFonts w:cs="v4.2.0"/>
          </w:rPr>
          <w:t xml:space="preserve"> are applied under the following side conditions:</w:t>
        </w:r>
      </w:ins>
    </w:p>
    <w:p w14:paraId="3D524CAF" w14:textId="4E4C2F7B" w:rsidR="00212574" w:rsidRPr="00C04A08" w:rsidRDefault="00212574" w:rsidP="00212574">
      <w:pPr>
        <w:pStyle w:val="B10"/>
        <w:rPr>
          <w:ins w:id="402" w:author="Hisashi Onozawa (Nokia)" w:date="2023-05-11T18:11:00Z"/>
          <w:lang w:eastAsia="zh-CN"/>
        </w:rPr>
      </w:pPr>
      <w:ins w:id="403" w:author="Hisashi Onozawa (Nokia)" w:date="2023-05-11T18:11:00Z">
        <w:r w:rsidRPr="00C04A08">
          <w:t>-</w:t>
        </w:r>
        <w:r w:rsidRPr="00C04A08">
          <w:tab/>
        </w:r>
        <w:r w:rsidRPr="00C04A08">
          <w:rPr>
            <w:rFonts w:cs="v4.2.0"/>
          </w:rPr>
          <w:t>The</w:t>
        </w:r>
        <w:r w:rsidRPr="00C04A08">
          <w:rPr>
            <w:lang w:eastAsia="zh-CN"/>
          </w:rPr>
          <w:t xml:space="preserve"> downlink reference signal SSB is provided.</w:t>
        </w:r>
      </w:ins>
    </w:p>
    <w:p w14:paraId="1954BCE7" w14:textId="5F416D47" w:rsidR="00212574" w:rsidRDefault="00212574" w:rsidP="00212574">
      <w:pPr>
        <w:pStyle w:val="B10"/>
        <w:rPr>
          <w:ins w:id="404" w:author="Hisashi Onozawa (Nokia)" w:date="2023-05-11T18:15:00Z"/>
        </w:rPr>
      </w:pPr>
      <w:ins w:id="405" w:author="Hisashi Onozawa (Nokia)" w:date="2023-05-11T18:11:00Z">
        <w:r>
          <w:t>-</w:t>
        </w:r>
        <w:r>
          <w:tab/>
        </w:r>
        <w:r w:rsidRPr="00C04A08">
          <w:t>For beam correspondence, conditions for L1-RSRP measurements are fulfilled according to Table 6.6.4.3.</w:t>
        </w:r>
      </w:ins>
      <w:ins w:id="406" w:author="Hisashi Onozawa (Nokia)" w:date="2023-05-11T18:37:00Z">
        <w:r w:rsidR="004340C9">
          <w:t>4</w:t>
        </w:r>
      </w:ins>
      <w:ins w:id="407" w:author="Hisashi Onozawa (Nokia)" w:date="2023-05-11T18:11:00Z">
        <w:r w:rsidRPr="00C04A08">
          <w:t>-1.</w:t>
        </w:r>
      </w:ins>
    </w:p>
    <w:p w14:paraId="0E323613" w14:textId="466CB0C5" w:rsidR="00CD3C49" w:rsidRPr="00C04A08" w:rsidRDefault="00CD3C49" w:rsidP="00CD3C49">
      <w:pPr>
        <w:pStyle w:val="TH"/>
        <w:rPr>
          <w:ins w:id="408" w:author="Hisashi Onozawa (Nokia)" w:date="2023-05-11T18:36:00Z"/>
        </w:rPr>
      </w:pPr>
      <w:ins w:id="409" w:author="Hisashi Onozawa (Nokia)" w:date="2023-05-11T18:36:00Z">
        <w:r w:rsidRPr="00C04A08">
          <w:t>Table 6.6.4.3.</w:t>
        </w:r>
        <w:r>
          <w:t>4</w:t>
        </w:r>
        <w:r w:rsidRPr="00C04A08">
          <w:t>-1: Conditions for SSB based L1-RSRP measurements for beam correspondence</w:t>
        </w:r>
        <w:r>
          <w:t xml:space="preserve"> in initial access and</w:t>
        </w:r>
      </w:ins>
      <w:ins w:id="410" w:author="Yang Tang" w:date="2023-05-25T09:32:00Z">
        <w:r w:rsidR="000D0E2C">
          <w:t xml:space="preserve"> RA/CG-SDT in</w:t>
        </w:r>
      </w:ins>
      <w:ins w:id="411" w:author="Hisashi Onozawa (Nokia)" w:date="2023-05-11T18:36:00Z">
        <w:r>
          <w:t xml:space="preserve"> RRC_</w:t>
        </w:r>
      </w:ins>
      <w:ins w:id="412" w:author="Hisashi Onozawa (Nokia)" w:date="2023-05-12T13:27:00Z">
        <w:r w:rsidR="008C5BF3">
          <w:t>INACTIVE</w:t>
        </w:r>
      </w:ins>
      <w:ins w:id="413" w:author="Yang Tang" w:date="2023-05-25T09:32:00Z">
        <w:r w:rsidR="000D0E2C">
          <w:t xml:space="preserve"> STATE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D3C49" w:rsidRPr="00C04A08" w14:paraId="0B93640E" w14:textId="77777777">
        <w:trPr>
          <w:trHeight w:val="187"/>
          <w:jc w:val="center"/>
          <w:ins w:id="414" w:author="Hisashi Onozawa (Nokia)" w:date="2023-05-11T18:36:00Z"/>
        </w:trPr>
        <w:tc>
          <w:tcPr>
            <w:tcW w:w="1181" w:type="dxa"/>
            <w:tcBorders>
              <w:top w:val="single" w:sz="4" w:space="0" w:color="auto"/>
              <w:left w:val="single" w:sz="4" w:space="0" w:color="auto"/>
              <w:bottom w:val="nil"/>
              <w:right w:val="single" w:sz="4" w:space="0" w:color="auto"/>
            </w:tcBorders>
            <w:shd w:val="clear" w:color="auto" w:fill="auto"/>
            <w:hideMark/>
          </w:tcPr>
          <w:p w14:paraId="37511D6B" w14:textId="77777777" w:rsidR="00CD3C49" w:rsidRPr="00C04A08" w:rsidRDefault="00CD3C49">
            <w:pPr>
              <w:pStyle w:val="TAH"/>
              <w:rPr>
                <w:ins w:id="415" w:author="Hisashi Onozawa (Nokia)" w:date="2023-05-11T18:36:00Z"/>
              </w:rPr>
            </w:pPr>
            <w:ins w:id="416" w:author="Hisashi Onozawa (Nokia)" w:date="2023-05-11T18:3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DE25349" w14:textId="77777777" w:rsidR="00CD3C49" w:rsidRPr="00C04A08" w:rsidRDefault="00CD3C49">
            <w:pPr>
              <w:pStyle w:val="TAH"/>
              <w:rPr>
                <w:ins w:id="417" w:author="Hisashi Onozawa (Nokia)" w:date="2023-05-11T18:36:00Z"/>
              </w:rPr>
            </w:pPr>
            <w:ins w:id="418" w:author="Hisashi Onozawa (Nokia)" w:date="2023-05-11T18:3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2EA1E0F3" w14:textId="77777777" w:rsidR="00CD3C49" w:rsidRPr="00C04A08" w:rsidRDefault="00CD3C49">
            <w:pPr>
              <w:pStyle w:val="TAH"/>
              <w:rPr>
                <w:ins w:id="419" w:author="Hisashi Onozawa (Nokia)" w:date="2023-05-11T18:36:00Z"/>
              </w:rPr>
            </w:pPr>
            <w:ins w:id="420" w:author="Hisashi Onozawa (Nokia)" w:date="2023-05-11T18:3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33FA46B" w14:textId="77777777" w:rsidR="00CD3C49" w:rsidRPr="00C04A08" w:rsidRDefault="00CD3C49">
            <w:pPr>
              <w:pStyle w:val="TAH"/>
              <w:rPr>
                <w:ins w:id="421" w:author="Hisashi Onozawa (Nokia)" w:date="2023-05-11T18:36:00Z"/>
              </w:rPr>
            </w:pPr>
            <w:ins w:id="422" w:author="Hisashi Onozawa (Nokia)" w:date="2023-05-11T18:36:00Z">
              <w:r w:rsidRPr="00C04A08">
                <w:t xml:space="preserve">SSB </w:t>
              </w:r>
              <w:proofErr w:type="spellStart"/>
              <w:r w:rsidRPr="00C04A08">
                <w:t>Ês</w:t>
              </w:r>
              <w:proofErr w:type="spellEnd"/>
              <w:r w:rsidRPr="00C04A08">
                <w:t>/</w:t>
              </w:r>
              <w:proofErr w:type="spellStart"/>
              <w:r w:rsidRPr="00C04A08">
                <w:t>Iot</w:t>
              </w:r>
              <w:proofErr w:type="spellEnd"/>
            </w:ins>
          </w:p>
        </w:tc>
      </w:tr>
      <w:tr w:rsidR="00CD3C49" w:rsidRPr="00C04A08" w14:paraId="5A4B6FF1" w14:textId="77777777">
        <w:trPr>
          <w:trHeight w:val="187"/>
          <w:jc w:val="center"/>
          <w:ins w:id="423" w:author="Hisashi Onozawa (Nokia)" w:date="2023-05-11T18:36:00Z"/>
        </w:trPr>
        <w:tc>
          <w:tcPr>
            <w:tcW w:w="0" w:type="auto"/>
            <w:tcBorders>
              <w:top w:val="nil"/>
              <w:left w:val="single" w:sz="4" w:space="0" w:color="auto"/>
              <w:bottom w:val="nil"/>
              <w:right w:val="single" w:sz="4" w:space="0" w:color="auto"/>
            </w:tcBorders>
            <w:shd w:val="clear" w:color="auto" w:fill="auto"/>
            <w:hideMark/>
          </w:tcPr>
          <w:p w14:paraId="307235FE" w14:textId="77777777" w:rsidR="00CD3C49" w:rsidRPr="00C04A08" w:rsidRDefault="00CD3C49">
            <w:pPr>
              <w:pStyle w:val="TAH"/>
              <w:rPr>
                <w:ins w:id="424" w:author="Hisashi Onozawa (Nokia)" w:date="2023-05-11T18:36:00Z"/>
              </w:rPr>
            </w:pPr>
          </w:p>
        </w:tc>
        <w:tc>
          <w:tcPr>
            <w:tcW w:w="1827" w:type="dxa"/>
            <w:tcBorders>
              <w:top w:val="nil"/>
              <w:left w:val="single" w:sz="4" w:space="0" w:color="auto"/>
              <w:bottom w:val="nil"/>
              <w:right w:val="single" w:sz="4" w:space="0" w:color="auto"/>
            </w:tcBorders>
            <w:shd w:val="clear" w:color="auto" w:fill="auto"/>
            <w:hideMark/>
          </w:tcPr>
          <w:p w14:paraId="288E2100" w14:textId="77777777" w:rsidR="00CD3C49" w:rsidRPr="00C04A08" w:rsidRDefault="00CD3C49">
            <w:pPr>
              <w:pStyle w:val="TAH"/>
              <w:rPr>
                <w:ins w:id="425" w:author="Hisashi Onozawa (Nokia)" w:date="2023-05-11T18:36:00Z"/>
              </w:rPr>
            </w:pPr>
          </w:p>
        </w:tc>
        <w:tc>
          <w:tcPr>
            <w:tcW w:w="4533" w:type="dxa"/>
            <w:tcBorders>
              <w:top w:val="single" w:sz="4" w:space="0" w:color="auto"/>
              <w:left w:val="single" w:sz="4" w:space="0" w:color="auto"/>
              <w:bottom w:val="single" w:sz="4" w:space="0" w:color="auto"/>
              <w:right w:val="single" w:sz="4" w:space="0" w:color="auto"/>
            </w:tcBorders>
            <w:hideMark/>
          </w:tcPr>
          <w:p w14:paraId="6F94BAAA" w14:textId="77777777" w:rsidR="00CD3C49" w:rsidRPr="00C04A08" w:rsidRDefault="00CD3C49">
            <w:pPr>
              <w:pStyle w:val="TAH"/>
              <w:rPr>
                <w:ins w:id="426" w:author="Hisashi Onozawa (Nokia)" w:date="2023-05-11T18:36:00Z"/>
              </w:rPr>
            </w:pPr>
            <w:ins w:id="427" w:author="Hisashi Onozawa (Nokia)" w:date="2023-05-11T18:3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7C9F868" w14:textId="77777777" w:rsidR="00CD3C49" w:rsidRPr="00C04A08" w:rsidRDefault="00CD3C49">
            <w:pPr>
              <w:pStyle w:val="TAH"/>
              <w:rPr>
                <w:ins w:id="428" w:author="Hisashi Onozawa (Nokia)" w:date="2023-05-11T18:36:00Z"/>
              </w:rPr>
            </w:pPr>
            <w:ins w:id="429" w:author="Hisashi Onozawa (Nokia)" w:date="2023-05-11T18:36:00Z">
              <w:r w:rsidRPr="00C04A08">
                <w:t>dB</w:t>
              </w:r>
            </w:ins>
          </w:p>
        </w:tc>
      </w:tr>
      <w:tr w:rsidR="00CD3C49" w:rsidRPr="00C04A08" w14:paraId="1BB8B0C5" w14:textId="77777777">
        <w:trPr>
          <w:trHeight w:val="187"/>
          <w:jc w:val="center"/>
          <w:ins w:id="430" w:author="Hisashi Onozawa (Nokia)" w:date="2023-05-11T18:36:00Z"/>
        </w:trPr>
        <w:tc>
          <w:tcPr>
            <w:tcW w:w="0" w:type="auto"/>
            <w:tcBorders>
              <w:top w:val="nil"/>
              <w:left w:val="single" w:sz="4" w:space="0" w:color="auto"/>
              <w:bottom w:val="single" w:sz="4" w:space="0" w:color="auto"/>
              <w:right w:val="single" w:sz="4" w:space="0" w:color="auto"/>
            </w:tcBorders>
            <w:shd w:val="clear" w:color="auto" w:fill="auto"/>
            <w:hideMark/>
          </w:tcPr>
          <w:p w14:paraId="1B12594E" w14:textId="77777777" w:rsidR="00CD3C49" w:rsidRPr="00C04A08" w:rsidRDefault="00CD3C49">
            <w:pPr>
              <w:pStyle w:val="TAH"/>
              <w:rPr>
                <w:ins w:id="431" w:author="Hisashi Onozawa (Nokia)" w:date="2023-05-11T18:36:00Z"/>
              </w:rPr>
            </w:pPr>
          </w:p>
        </w:tc>
        <w:tc>
          <w:tcPr>
            <w:tcW w:w="1827" w:type="dxa"/>
            <w:tcBorders>
              <w:top w:val="nil"/>
              <w:left w:val="single" w:sz="4" w:space="0" w:color="auto"/>
              <w:bottom w:val="single" w:sz="4" w:space="0" w:color="auto"/>
              <w:right w:val="single" w:sz="4" w:space="0" w:color="auto"/>
            </w:tcBorders>
            <w:shd w:val="clear" w:color="auto" w:fill="auto"/>
            <w:hideMark/>
          </w:tcPr>
          <w:p w14:paraId="29F8B644" w14:textId="77777777" w:rsidR="00CD3C49" w:rsidRPr="00C04A08" w:rsidRDefault="00CD3C49">
            <w:pPr>
              <w:pStyle w:val="TAH"/>
              <w:rPr>
                <w:ins w:id="432" w:author="Hisashi Onozawa (Nokia)" w:date="2023-05-11T18:36:00Z"/>
              </w:rPr>
            </w:pPr>
          </w:p>
        </w:tc>
        <w:tc>
          <w:tcPr>
            <w:tcW w:w="4533" w:type="dxa"/>
            <w:tcBorders>
              <w:top w:val="single" w:sz="4" w:space="0" w:color="auto"/>
              <w:left w:val="single" w:sz="4" w:space="0" w:color="auto"/>
              <w:right w:val="single" w:sz="4" w:space="0" w:color="auto"/>
            </w:tcBorders>
            <w:hideMark/>
          </w:tcPr>
          <w:p w14:paraId="457519A2" w14:textId="77777777" w:rsidR="00CD3C49" w:rsidRPr="00C04A08" w:rsidRDefault="00CD3C49">
            <w:pPr>
              <w:pStyle w:val="TAH"/>
              <w:rPr>
                <w:ins w:id="433" w:author="Hisashi Onozawa (Nokia)" w:date="2023-05-11T18:36:00Z"/>
              </w:rPr>
            </w:pPr>
            <w:ins w:id="434" w:author="Hisashi Onozawa (Nokia)" w:date="2023-05-11T18:3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86527E8" w14:textId="77777777" w:rsidR="00CD3C49" w:rsidRPr="00C04A08" w:rsidRDefault="00CD3C49">
            <w:pPr>
              <w:pStyle w:val="TAH"/>
              <w:rPr>
                <w:ins w:id="435" w:author="Hisashi Onozawa (Nokia)" w:date="2023-05-11T18:36:00Z"/>
              </w:rPr>
            </w:pPr>
          </w:p>
        </w:tc>
      </w:tr>
      <w:tr w:rsidR="00AA2682" w:rsidRPr="00C04A08" w14:paraId="635FFA1C" w14:textId="77777777">
        <w:trPr>
          <w:trHeight w:val="187"/>
          <w:jc w:val="center"/>
          <w:ins w:id="436" w:author="Hisashi Onozawa (Nokia)" w:date="2023-05-11T18:36:00Z"/>
        </w:trPr>
        <w:tc>
          <w:tcPr>
            <w:tcW w:w="1181" w:type="dxa"/>
            <w:tcBorders>
              <w:top w:val="single" w:sz="4" w:space="0" w:color="auto"/>
              <w:left w:val="single" w:sz="4" w:space="0" w:color="auto"/>
              <w:bottom w:val="nil"/>
              <w:right w:val="single" w:sz="4" w:space="0" w:color="auto"/>
            </w:tcBorders>
            <w:shd w:val="clear" w:color="auto" w:fill="auto"/>
            <w:hideMark/>
          </w:tcPr>
          <w:p w14:paraId="176245F8" w14:textId="77777777" w:rsidR="00AA2682" w:rsidRPr="00C04A08" w:rsidRDefault="00AA2682" w:rsidP="00AA2682">
            <w:pPr>
              <w:pStyle w:val="TAC"/>
              <w:rPr>
                <w:ins w:id="437" w:author="Hisashi Onozawa (Nokia)" w:date="2023-05-11T18:36:00Z"/>
              </w:rPr>
            </w:pPr>
            <w:ins w:id="438" w:author="Hisashi Onozawa (Nokia)" w:date="2023-05-11T18:3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022EAC0" w14:textId="77777777" w:rsidR="00AA2682" w:rsidRPr="00C04A08" w:rsidRDefault="00AA2682" w:rsidP="00AA2682">
            <w:pPr>
              <w:pStyle w:val="TAC"/>
              <w:rPr>
                <w:ins w:id="439" w:author="Hisashi Onozawa (Nokia)" w:date="2023-05-11T18:36:00Z"/>
                <w:rFonts w:eastAsia="Calibri"/>
              </w:rPr>
            </w:pPr>
            <w:ins w:id="440" w:author="Hisashi Onozawa (Nokia)" w:date="2023-05-11T18:3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6948F4E" w14:textId="2558149A" w:rsidR="00AA2682" w:rsidRPr="00C04A08" w:rsidRDefault="00AA2682" w:rsidP="00AA2682">
            <w:pPr>
              <w:pStyle w:val="TAC"/>
              <w:rPr>
                <w:ins w:id="441" w:author="Hisashi Onozawa (Nokia)" w:date="2023-05-11T18:36:00Z"/>
              </w:rPr>
            </w:pPr>
            <w:ins w:id="442" w:author="Hisashi Onozawa (Nokia)" w:date="2023-05-24T13:41:00Z">
              <w:r>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4C4A8F15" w14:textId="77777777" w:rsidR="00AA2682" w:rsidRPr="00C04A08" w:rsidRDefault="00AA2682" w:rsidP="00AA2682">
            <w:pPr>
              <w:pStyle w:val="TAC"/>
              <w:rPr>
                <w:ins w:id="443" w:author="Hisashi Onozawa (Nokia)" w:date="2023-05-11T18:36:00Z"/>
                <w:rFonts w:eastAsia="Yu Mincho"/>
                <w:lang w:eastAsia="ja-JP"/>
              </w:rPr>
            </w:pPr>
            <w:ins w:id="444" w:author="Hisashi Onozawa (Nokia)" w:date="2023-05-11T18:36:00Z">
              <w:r w:rsidRPr="00C04A08">
                <w:rPr>
                  <w:rFonts w:eastAsia="Yu Mincho"/>
                  <w:lang w:eastAsia="ja-JP"/>
                </w:rPr>
                <w:t>≥6</w:t>
              </w:r>
            </w:ins>
          </w:p>
        </w:tc>
      </w:tr>
      <w:tr w:rsidR="00AA2682" w:rsidRPr="00C04A08" w14:paraId="5FD4A072" w14:textId="77777777">
        <w:trPr>
          <w:trHeight w:val="187"/>
          <w:jc w:val="center"/>
          <w:ins w:id="445" w:author="Hisashi Onozawa (Nokia)" w:date="2023-05-11T18:36:00Z"/>
        </w:trPr>
        <w:tc>
          <w:tcPr>
            <w:tcW w:w="0" w:type="auto"/>
            <w:tcBorders>
              <w:top w:val="nil"/>
              <w:left w:val="single" w:sz="4" w:space="0" w:color="auto"/>
              <w:bottom w:val="nil"/>
              <w:right w:val="single" w:sz="4" w:space="0" w:color="auto"/>
            </w:tcBorders>
            <w:shd w:val="clear" w:color="auto" w:fill="auto"/>
            <w:hideMark/>
          </w:tcPr>
          <w:p w14:paraId="740AEA12" w14:textId="77777777" w:rsidR="00AA2682" w:rsidRPr="00C04A08" w:rsidRDefault="00AA2682" w:rsidP="00AA2682">
            <w:pPr>
              <w:pStyle w:val="TAC"/>
              <w:rPr>
                <w:ins w:id="446" w:author="Hisashi Onozawa (Nokia)" w:date="2023-05-11T18:36:00Z"/>
              </w:rPr>
            </w:pPr>
          </w:p>
        </w:tc>
        <w:tc>
          <w:tcPr>
            <w:tcW w:w="1827" w:type="dxa"/>
            <w:tcBorders>
              <w:top w:val="single" w:sz="4" w:space="0" w:color="auto"/>
              <w:left w:val="single" w:sz="4" w:space="0" w:color="auto"/>
              <w:bottom w:val="single" w:sz="4" w:space="0" w:color="auto"/>
              <w:right w:val="single" w:sz="4" w:space="0" w:color="auto"/>
            </w:tcBorders>
            <w:hideMark/>
          </w:tcPr>
          <w:p w14:paraId="61C2B5F0" w14:textId="77777777" w:rsidR="00AA2682" w:rsidRPr="00C04A08" w:rsidRDefault="00AA2682" w:rsidP="00AA2682">
            <w:pPr>
              <w:pStyle w:val="TAC"/>
              <w:rPr>
                <w:ins w:id="447" w:author="Hisashi Onozawa (Nokia)" w:date="2023-05-11T18:36:00Z"/>
                <w:rFonts w:eastAsia="Calibri"/>
              </w:rPr>
            </w:pPr>
            <w:ins w:id="448" w:author="Hisashi Onozawa (Nokia)" w:date="2023-05-11T18:3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05CAACB4" w14:textId="0FF02D9A" w:rsidR="00AA2682" w:rsidRPr="00C04A08" w:rsidRDefault="00AA2682" w:rsidP="00AA2682">
            <w:pPr>
              <w:pStyle w:val="TAC"/>
              <w:rPr>
                <w:ins w:id="449" w:author="Hisashi Onozawa (Nokia)" w:date="2023-05-11T18:36:00Z"/>
              </w:rPr>
            </w:pPr>
            <w:ins w:id="450" w:author="Hisashi Onozawa (Nokia)" w:date="2023-05-24T13:41:00Z">
              <w:r>
                <w:rPr>
                  <w:szCs w:val="18"/>
                </w:rPr>
                <w:t>-96.2</w:t>
              </w:r>
            </w:ins>
          </w:p>
        </w:tc>
        <w:tc>
          <w:tcPr>
            <w:tcW w:w="0" w:type="auto"/>
            <w:tcBorders>
              <w:top w:val="nil"/>
              <w:left w:val="single" w:sz="4" w:space="0" w:color="auto"/>
              <w:bottom w:val="nil"/>
              <w:right w:val="single" w:sz="4" w:space="0" w:color="auto"/>
            </w:tcBorders>
            <w:shd w:val="clear" w:color="auto" w:fill="auto"/>
            <w:hideMark/>
          </w:tcPr>
          <w:p w14:paraId="4B503A2D" w14:textId="77777777" w:rsidR="00AA2682" w:rsidRPr="00C04A08" w:rsidRDefault="00AA2682" w:rsidP="00AA2682">
            <w:pPr>
              <w:pStyle w:val="TAC"/>
              <w:rPr>
                <w:ins w:id="451" w:author="Hisashi Onozawa (Nokia)" w:date="2023-05-11T18:36:00Z"/>
                <w:rFonts w:eastAsia="Yu Mincho"/>
                <w:lang w:eastAsia="ja-JP"/>
              </w:rPr>
            </w:pPr>
          </w:p>
        </w:tc>
      </w:tr>
      <w:tr w:rsidR="00AA2682" w:rsidRPr="00C04A08" w14:paraId="4934135E" w14:textId="77777777">
        <w:trPr>
          <w:trHeight w:val="187"/>
          <w:jc w:val="center"/>
          <w:ins w:id="452" w:author="Hisashi Onozawa (Nokia)" w:date="2023-05-11T18:36:00Z"/>
        </w:trPr>
        <w:tc>
          <w:tcPr>
            <w:tcW w:w="0" w:type="auto"/>
            <w:tcBorders>
              <w:top w:val="nil"/>
              <w:left w:val="single" w:sz="4" w:space="0" w:color="auto"/>
              <w:bottom w:val="nil"/>
              <w:right w:val="single" w:sz="4" w:space="0" w:color="auto"/>
            </w:tcBorders>
            <w:shd w:val="clear" w:color="auto" w:fill="auto"/>
          </w:tcPr>
          <w:p w14:paraId="7B1C15EB" w14:textId="77777777" w:rsidR="00AA2682" w:rsidRPr="00C04A08" w:rsidRDefault="00AA2682" w:rsidP="00AA2682">
            <w:pPr>
              <w:pStyle w:val="TAC"/>
              <w:rPr>
                <w:ins w:id="453" w:author="Hisashi Onozawa (Nokia)" w:date="2023-05-11T18:36:00Z"/>
              </w:rPr>
            </w:pPr>
          </w:p>
        </w:tc>
        <w:tc>
          <w:tcPr>
            <w:tcW w:w="1827" w:type="dxa"/>
            <w:tcBorders>
              <w:top w:val="single" w:sz="4" w:space="0" w:color="auto"/>
              <w:left w:val="single" w:sz="4" w:space="0" w:color="auto"/>
              <w:bottom w:val="single" w:sz="4" w:space="0" w:color="auto"/>
              <w:right w:val="single" w:sz="4" w:space="0" w:color="auto"/>
            </w:tcBorders>
          </w:tcPr>
          <w:p w14:paraId="7F81D6C6" w14:textId="77777777" w:rsidR="00AA2682" w:rsidRPr="00C04A08" w:rsidRDefault="00AA2682" w:rsidP="00AA2682">
            <w:pPr>
              <w:pStyle w:val="TAC"/>
              <w:rPr>
                <w:ins w:id="454" w:author="Hisashi Onozawa (Nokia)" w:date="2023-05-11T18:36:00Z"/>
                <w:lang w:val="en-US"/>
              </w:rPr>
            </w:pPr>
            <w:ins w:id="455" w:author="Hisashi Onozawa (Nokia)" w:date="2023-05-11T18:36: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33195441" w14:textId="2F9AB396" w:rsidR="00AA2682" w:rsidRPr="00C04A08" w:rsidRDefault="00AA2682" w:rsidP="00AA2682">
            <w:pPr>
              <w:pStyle w:val="TAC"/>
              <w:rPr>
                <w:ins w:id="456" w:author="Hisashi Onozawa (Nokia)" w:date="2023-05-11T18:36:00Z"/>
                <w:szCs w:val="18"/>
              </w:rPr>
            </w:pPr>
            <w:ins w:id="457" w:author="Hisashi Onozawa (Nokia)" w:date="2023-05-24T13:41:00Z">
              <w:r>
                <w:rPr>
                  <w:szCs w:val="18"/>
                </w:rPr>
                <w:t>-90.7</w:t>
              </w:r>
            </w:ins>
          </w:p>
        </w:tc>
        <w:tc>
          <w:tcPr>
            <w:tcW w:w="0" w:type="auto"/>
            <w:tcBorders>
              <w:top w:val="nil"/>
              <w:left w:val="single" w:sz="4" w:space="0" w:color="auto"/>
              <w:bottom w:val="nil"/>
              <w:right w:val="single" w:sz="4" w:space="0" w:color="auto"/>
            </w:tcBorders>
            <w:shd w:val="clear" w:color="auto" w:fill="auto"/>
          </w:tcPr>
          <w:p w14:paraId="6DC211DC" w14:textId="77777777" w:rsidR="00AA2682" w:rsidRPr="00C04A08" w:rsidRDefault="00AA2682" w:rsidP="00AA2682">
            <w:pPr>
              <w:pStyle w:val="TAC"/>
              <w:rPr>
                <w:ins w:id="458" w:author="Hisashi Onozawa (Nokia)" w:date="2023-05-11T18:36:00Z"/>
                <w:rFonts w:eastAsia="Yu Mincho"/>
                <w:lang w:eastAsia="ja-JP"/>
              </w:rPr>
            </w:pPr>
          </w:p>
        </w:tc>
      </w:tr>
      <w:tr w:rsidR="00AA2682" w:rsidRPr="00C04A08" w14:paraId="2CC86553" w14:textId="77777777">
        <w:trPr>
          <w:trHeight w:val="187"/>
          <w:jc w:val="center"/>
          <w:ins w:id="459" w:author="Hisashi Onozawa (Nokia)" w:date="2023-05-11T18:36:00Z"/>
        </w:trPr>
        <w:tc>
          <w:tcPr>
            <w:tcW w:w="0" w:type="auto"/>
            <w:tcBorders>
              <w:top w:val="nil"/>
              <w:left w:val="single" w:sz="4" w:space="0" w:color="auto"/>
              <w:bottom w:val="nil"/>
              <w:right w:val="single" w:sz="4" w:space="0" w:color="auto"/>
            </w:tcBorders>
            <w:shd w:val="clear" w:color="auto" w:fill="auto"/>
            <w:hideMark/>
          </w:tcPr>
          <w:p w14:paraId="6DD7CD18" w14:textId="77777777" w:rsidR="00AA2682" w:rsidRPr="00C04A08" w:rsidRDefault="00AA2682" w:rsidP="00AA2682">
            <w:pPr>
              <w:pStyle w:val="TAC"/>
              <w:rPr>
                <w:ins w:id="460" w:author="Hisashi Onozawa (Nokia)" w:date="2023-05-11T18:36:00Z"/>
              </w:rPr>
            </w:pPr>
          </w:p>
        </w:tc>
        <w:tc>
          <w:tcPr>
            <w:tcW w:w="1827" w:type="dxa"/>
            <w:tcBorders>
              <w:top w:val="single" w:sz="4" w:space="0" w:color="auto"/>
              <w:left w:val="single" w:sz="4" w:space="0" w:color="auto"/>
              <w:bottom w:val="single" w:sz="4" w:space="0" w:color="auto"/>
              <w:right w:val="single" w:sz="4" w:space="0" w:color="auto"/>
            </w:tcBorders>
            <w:hideMark/>
          </w:tcPr>
          <w:p w14:paraId="0AE40AA8" w14:textId="77777777" w:rsidR="00AA2682" w:rsidRPr="00C04A08" w:rsidRDefault="00AA2682" w:rsidP="00AA2682">
            <w:pPr>
              <w:pStyle w:val="TAC"/>
              <w:rPr>
                <w:ins w:id="461" w:author="Hisashi Onozawa (Nokia)" w:date="2023-05-11T18:36:00Z"/>
                <w:rFonts w:eastAsia="Calibri"/>
              </w:rPr>
            </w:pPr>
            <w:ins w:id="462" w:author="Hisashi Onozawa (Nokia)" w:date="2023-05-11T18:36:00Z">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69798919" w14:textId="58948298" w:rsidR="00AA2682" w:rsidRPr="00C04A08" w:rsidRDefault="00AA2682" w:rsidP="00AA2682">
            <w:pPr>
              <w:pStyle w:val="TAC"/>
              <w:rPr>
                <w:ins w:id="463" w:author="Hisashi Onozawa (Nokia)" w:date="2023-05-11T18:36:00Z"/>
              </w:rPr>
            </w:pPr>
            <w:ins w:id="464" w:author="Hisashi Onozawa (Nokia)" w:date="2023-05-24T13:41:00Z">
              <w:r>
                <w:rPr>
                  <w:szCs w:val="18"/>
                </w:rPr>
                <w:t>-91.9</w:t>
              </w:r>
            </w:ins>
          </w:p>
        </w:tc>
        <w:tc>
          <w:tcPr>
            <w:tcW w:w="0" w:type="auto"/>
            <w:tcBorders>
              <w:top w:val="nil"/>
              <w:left w:val="single" w:sz="4" w:space="0" w:color="auto"/>
              <w:bottom w:val="nil"/>
              <w:right w:val="single" w:sz="4" w:space="0" w:color="auto"/>
            </w:tcBorders>
            <w:shd w:val="clear" w:color="auto" w:fill="auto"/>
            <w:hideMark/>
          </w:tcPr>
          <w:p w14:paraId="768D7B84" w14:textId="77777777" w:rsidR="00AA2682" w:rsidRPr="00C04A08" w:rsidRDefault="00AA2682" w:rsidP="00AA2682">
            <w:pPr>
              <w:pStyle w:val="TAC"/>
              <w:rPr>
                <w:ins w:id="465" w:author="Hisashi Onozawa (Nokia)" w:date="2023-05-11T18:36:00Z"/>
                <w:rFonts w:eastAsia="Yu Mincho"/>
                <w:lang w:eastAsia="ja-JP"/>
              </w:rPr>
            </w:pPr>
          </w:p>
        </w:tc>
      </w:tr>
      <w:tr w:rsidR="00AA2682" w:rsidRPr="00C04A08" w14:paraId="673248AB" w14:textId="77777777">
        <w:trPr>
          <w:trHeight w:val="187"/>
          <w:jc w:val="center"/>
          <w:ins w:id="466" w:author="Hisashi Onozawa (Nokia)" w:date="2023-05-11T18:36:00Z"/>
        </w:trPr>
        <w:tc>
          <w:tcPr>
            <w:tcW w:w="0" w:type="auto"/>
            <w:tcBorders>
              <w:top w:val="nil"/>
              <w:left w:val="single" w:sz="4" w:space="0" w:color="auto"/>
              <w:bottom w:val="nil"/>
              <w:right w:val="single" w:sz="4" w:space="0" w:color="auto"/>
            </w:tcBorders>
            <w:shd w:val="clear" w:color="auto" w:fill="auto"/>
            <w:hideMark/>
          </w:tcPr>
          <w:p w14:paraId="1EE3EA0F" w14:textId="77777777" w:rsidR="00AA2682" w:rsidRPr="00C04A08" w:rsidRDefault="00AA2682" w:rsidP="00AA2682">
            <w:pPr>
              <w:pStyle w:val="TAC"/>
              <w:rPr>
                <w:ins w:id="467" w:author="Hisashi Onozawa (Nokia)" w:date="2023-05-11T18:36:00Z"/>
              </w:rPr>
            </w:pPr>
          </w:p>
        </w:tc>
        <w:tc>
          <w:tcPr>
            <w:tcW w:w="1827" w:type="dxa"/>
            <w:tcBorders>
              <w:top w:val="single" w:sz="4" w:space="0" w:color="auto"/>
              <w:left w:val="single" w:sz="4" w:space="0" w:color="auto"/>
              <w:bottom w:val="single" w:sz="4" w:space="0" w:color="auto"/>
              <w:right w:val="single" w:sz="4" w:space="0" w:color="auto"/>
            </w:tcBorders>
            <w:hideMark/>
          </w:tcPr>
          <w:p w14:paraId="2897112D" w14:textId="77777777" w:rsidR="00AA2682" w:rsidRPr="00C04A08" w:rsidRDefault="00AA2682" w:rsidP="00AA2682">
            <w:pPr>
              <w:pStyle w:val="TAC"/>
              <w:rPr>
                <w:ins w:id="468" w:author="Hisashi Onozawa (Nokia)" w:date="2023-05-11T18:36:00Z"/>
                <w:lang w:val="en-US"/>
              </w:rPr>
            </w:pPr>
            <w:ins w:id="469" w:author="Hisashi Onozawa (Nokia)" w:date="2023-05-11T18:36:00Z">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67AA903" w14:textId="7080345A" w:rsidR="00AA2682" w:rsidRPr="00C04A08" w:rsidRDefault="00AA2682" w:rsidP="00AA2682">
            <w:pPr>
              <w:pStyle w:val="TAC"/>
              <w:rPr>
                <w:ins w:id="470" w:author="Hisashi Onozawa (Nokia)" w:date="2023-05-11T18:36:00Z"/>
              </w:rPr>
            </w:pPr>
            <w:ins w:id="471" w:author="Hisashi Onozawa (Nokia)" w:date="2023-05-24T13:41:00Z">
              <w:r>
                <w:rPr>
                  <w:szCs w:val="18"/>
                </w:rPr>
                <w:t>-96.2</w:t>
              </w:r>
            </w:ins>
          </w:p>
        </w:tc>
        <w:tc>
          <w:tcPr>
            <w:tcW w:w="0" w:type="auto"/>
            <w:tcBorders>
              <w:top w:val="nil"/>
              <w:left w:val="single" w:sz="4" w:space="0" w:color="auto"/>
              <w:bottom w:val="nil"/>
              <w:right w:val="single" w:sz="4" w:space="0" w:color="auto"/>
            </w:tcBorders>
            <w:shd w:val="clear" w:color="auto" w:fill="auto"/>
            <w:hideMark/>
          </w:tcPr>
          <w:p w14:paraId="6AB2C4BC" w14:textId="77777777" w:rsidR="00AA2682" w:rsidRPr="00C04A08" w:rsidRDefault="00AA2682" w:rsidP="00AA2682">
            <w:pPr>
              <w:pStyle w:val="TAC"/>
              <w:rPr>
                <w:ins w:id="472" w:author="Hisashi Onozawa (Nokia)" w:date="2023-05-11T18:36:00Z"/>
                <w:rFonts w:eastAsia="Yu Mincho"/>
                <w:lang w:eastAsia="ja-JP"/>
              </w:rPr>
            </w:pPr>
          </w:p>
        </w:tc>
      </w:tr>
      <w:tr w:rsidR="00AA2682" w:rsidRPr="00C04A08" w14:paraId="0DD62F43" w14:textId="77777777">
        <w:trPr>
          <w:trHeight w:val="187"/>
          <w:jc w:val="center"/>
          <w:ins w:id="473" w:author="Hisashi Onozawa (Nokia)" w:date="2023-05-11T18:36:00Z"/>
        </w:trPr>
        <w:tc>
          <w:tcPr>
            <w:tcW w:w="0" w:type="auto"/>
            <w:tcBorders>
              <w:top w:val="nil"/>
              <w:left w:val="single" w:sz="4" w:space="0" w:color="auto"/>
              <w:bottom w:val="nil"/>
              <w:right w:val="single" w:sz="4" w:space="0" w:color="auto"/>
            </w:tcBorders>
            <w:shd w:val="clear" w:color="auto" w:fill="auto"/>
          </w:tcPr>
          <w:p w14:paraId="0F1AC94D" w14:textId="77777777" w:rsidR="00AA2682" w:rsidRPr="00C04A08" w:rsidRDefault="00AA2682" w:rsidP="00AA2682">
            <w:pPr>
              <w:pStyle w:val="TAC"/>
              <w:rPr>
                <w:ins w:id="474" w:author="Hisashi Onozawa (Nokia)" w:date="2023-05-11T18:36:00Z"/>
              </w:rPr>
            </w:pPr>
          </w:p>
        </w:tc>
        <w:tc>
          <w:tcPr>
            <w:tcW w:w="1827" w:type="dxa"/>
            <w:tcBorders>
              <w:top w:val="single" w:sz="4" w:space="0" w:color="auto"/>
              <w:left w:val="single" w:sz="4" w:space="0" w:color="auto"/>
              <w:bottom w:val="single" w:sz="4" w:space="0" w:color="auto"/>
              <w:right w:val="single" w:sz="4" w:space="0" w:color="auto"/>
            </w:tcBorders>
          </w:tcPr>
          <w:p w14:paraId="11A94825" w14:textId="77777777" w:rsidR="00AA2682" w:rsidRPr="00C04A08" w:rsidRDefault="00AA2682" w:rsidP="00AA2682">
            <w:pPr>
              <w:pStyle w:val="TAC"/>
              <w:rPr>
                <w:ins w:id="475" w:author="Hisashi Onozawa (Nokia)" w:date="2023-05-11T18:36:00Z"/>
                <w:lang w:val="en-US"/>
              </w:rPr>
            </w:pPr>
            <w:ins w:id="476" w:author="Hisashi Onozawa (Nokia)" w:date="2023-05-11T18:36: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6417D9F" w14:textId="24BCBD59" w:rsidR="00AA2682" w:rsidRPr="00C04A08" w:rsidRDefault="00AA2682" w:rsidP="00AA2682">
            <w:pPr>
              <w:pStyle w:val="TAC"/>
              <w:rPr>
                <w:ins w:id="477" w:author="Hisashi Onozawa (Nokia)" w:date="2023-05-11T18:36:00Z"/>
                <w:szCs w:val="18"/>
              </w:rPr>
            </w:pPr>
            <w:ins w:id="478" w:author="Hisashi Onozawa (Nokia)" w:date="2023-05-24T13:41:00Z">
              <w:r>
                <w:rPr>
                  <w:szCs w:val="18"/>
                </w:rPr>
                <w:t>-88.5</w:t>
              </w:r>
            </w:ins>
          </w:p>
        </w:tc>
        <w:tc>
          <w:tcPr>
            <w:tcW w:w="0" w:type="auto"/>
            <w:tcBorders>
              <w:top w:val="nil"/>
              <w:left w:val="single" w:sz="4" w:space="0" w:color="auto"/>
              <w:bottom w:val="nil"/>
              <w:right w:val="single" w:sz="4" w:space="0" w:color="auto"/>
            </w:tcBorders>
            <w:shd w:val="clear" w:color="auto" w:fill="auto"/>
          </w:tcPr>
          <w:p w14:paraId="397D0FDC" w14:textId="77777777" w:rsidR="00AA2682" w:rsidRPr="00C04A08" w:rsidRDefault="00AA2682" w:rsidP="00AA2682">
            <w:pPr>
              <w:pStyle w:val="TAC"/>
              <w:rPr>
                <w:ins w:id="479" w:author="Hisashi Onozawa (Nokia)" w:date="2023-05-11T18:36:00Z"/>
                <w:rFonts w:eastAsia="Yu Mincho"/>
                <w:lang w:eastAsia="ja-JP"/>
              </w:rPr>
            </w:pPr>
          </w:p>
        </w:tc>
      </w:tr>
      <w:tr w:rsidR="00AA2682" w:rsidRPr="00C04A08" w14:paraId="78AAA329" w14:textId="77777777">
        <w:trPr>
          <w:trHeight w:val="187"/>
          <w:jc w:val="center"/>
          <w:ins w:id="480" w:author="Hisashi Onozawa (Nokia)" w:date="2023-05-11T18:36:00Z"/>
        </w:trPr>
        <w:tc>
          <w:tcPr>
            <w:tcW w:w="0" w:type="auto"/>
            <w:tcBorders>
              <w:top w:val="nil"/>
              <w:left w:val="single" w:sz="4" w:space="0" w:color="auto"/>
              <w:bottom w:val="nil"/>
              <w:right w:val="single" w:sz="4" w:space="0" w:color="auto"/>
            </w:tcBorders>
            <w:shd w:val="clear" w:color="auto" w:fill="auto"/>
          </w:tcPr>
          <w:p w14:paraId="6CDFC3A0" w14:textId="77777777" w:rsidR="00AA2682" w:rsidRPr="00C04A08" w:rsidRDefault="00AA2682" w:rsidP="00AA2682">
            <w:pPr>
              <w:pStyle w:val="TAC"/>
              <w:rPr>
                <w:ins w:id="481" w:author="Hisashi Onozawa (Nokia)" w:date="2023-05-11T18:36:00Z"/>
              </w:rPr>
            </w:pPr>
          </w:p>
        </w:tc>
        <w:tc>
          <w:tcPr>
            <w:tcW w:w="1827" w:type="dxa"/>
            <w:tcBorders>
              <w:top w:val="single" w:sz="4" w:space="0" w:color="auto"/>
              <w:left w:val="single" w:sz="4" w:space="0" w:color="auto"/>
              <w:bottom w:val="single" w:sz="4" w:space="0" w:color="auto"/>
              <w:right w:val="single" w:sz="4" w:space="0" w:color="auto"/>
            </w:tcBorders>
          </w:tcPr>
          <w:p w14:paraId="5F60CA5B" w14:textId="77777777" w:rsidR="00AA2682" w:rsidRDefault="00AA2682" w:rsidP="00AA2682">
            <w:pPr>
              <w:pStyle w:val="TAC"/>
              <w:rPr>
                <w:ins w:id="482" w:author="Hisashi Onozawa (Nokia)" w:date="2023-05-11T18:36:00Z"/>
                <w:lang w:val="en-US"/>
              </w:rPr>
            </w:pPr>
            <w:ins w:id="483" w:author="Hisashi Onozawa (Nokia)" w:date="2023-05-11T18:36: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1F40015E" w14:textId="054B99E2" w:rsidR="00AA2682" w:rsidRDefault="00AA2682" w:rsidP="00AA2682">
            <w:pPr>
              <w:pStyle w:val="TAC"/>
              <w:rPr>
                <w:ins w:id="484" w:author="Hisashi Onozawa (Nokia)" w:date="2023-05-11T18:36:00Z"/>
                <w:szCs w:val="18"/>
              </w:rPr>
            </w:pPr>
            <w:ins w:id="485" w:author="Hisashi Onozawa (Nokia)" w:date="2023-05-24T13:41:00Z">
              <w:r>
                <w:rPr>
                  <w:szCs w:val="18"/>
                </w:rPr>
                <w:t>-88.0</w:t>
              </w:r>
            </w:ins>
          </w:p>
        </w:tc>
        <w:tc>
          <w:tcPr>
            <w:tcW w:w="0" w:type="auto"/>
            <w:tcBorders>
              <w:top w:val="nil"/>
              <w:left w:val="single" w:sz="4" w:space="0" w:color="auto"/>
              <w:bottom w:val="nil"/>
              <w:right w:val="single" w:sz="4" w:space="0" w:color="auto"/>
            </w:tcBorders>
            <w:shd w:val="clear" w:color="auto" w:fill="auto"/>
          </w:tcPr>
          <w:p w14:paraId="758133BC" w14:textId="77777777" w:rsidR="00AA2682" w:rsidRPr="00C04A08" w:rsidRDefault="00AA2682" w:rsidP="00AA2682">
            <w:pPr>
              <w:pStyle w:val="TAC"/>
              <w:rPr>
                <w:ins w:id="486" w:author="Hisashi Onozawa (Nokia)" w:date="2023-05-11T18:36:00Z"/>
                <w:rFonts w:eastAsia="Yu Mincho"/>
                <w:lang w:eastAsia="ja-JP"/>
              </w:rPr>
            </w:pPr>
          </w:p>
        </w:tc>
      </w:tr>
      <w:tr w:rsidR="00CD3C49" w:rsidRPr="00C04A08" w14:paraId="1F8BBAA9" w14:textId="77777777">
        <w:trPr>
          <w:trHeight w:val="187"/>
          <w:jc w:val="center"/>
          <w:ins w:id="487" w:author="Hisashi Onozawa (Nokia)" w:date="2023-05-11T18:3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426371" w14:textId="77777777" w:rsidR="00CD3C49" w:rsidRPr="00C04A08" w:rsidRDefault="00CD3C49">
            <w:pPr>
              <w:pStyle w:val="TAN"/>
              <w:rPr>
                <w:ins w:id="488" w:author="Hisashi Onozawa (Nokia)" w:date="2023-05-11T18:36:00Z"/>
              </w:rPr>
            </w:pPr>
            <w:ins w:id="489" w:author="Hisashi Onozawa (Nokia)" w:date="2023-05-11T18:3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1EEDB028" w14:textId="77777777" w:rsidR="00CD3C49" w:rsidRPr="00C04A08" w:rsidRDefault="00CD3C49">
            <w:pPr>
              <w:pStyle w:val="TAN"/>
              <w:rPr>
                <w:ins w:id="490" w:author="Hisashi Onozawa (Nokia)" w:date="2023-05-11T18:36:00Z"/>
                <w:rFonts w:eastAsia="Yu Mincho"/>
                <w:lang w:eastAsia="ja-JP"/>
              </w:rPr>
            </w:pPr>
            <w:ins w:id="491" w:author="Hisashi Onozawa (Nokia)" w:date="2023-05-11T18:3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63D06E69" w14:textId="77777777" w:rsidR="00212574" w:rsidRPr="00C04A08" w:rsidRDefault="00212574" w:rsidP="00585F4B">
      <w:pPr>
        <w:pStyle w:val="B10"/>
        <w:rPr>
          <w:rFonts w:cs="v4.2.0"/>
        </w:rPr>
      </w:pPr>
    </w:p>
    <w:p w14:paraId="4D16F36D" w14:textId="77777777" w:rsidR="00585F4B" w:rsidRPr="00C04A08" w:rsidRDefault="00585F4B" w:rsidP="00585F4B">
      <w:pPr>
        <w:pStyle w:val="Heading4"/>
      </w:pPr>
      <w:bookmarkStart w:id="492" w:name="_Toc61119634"/>
      <w:bookmarkStart w:id="493" w:name="_Toc61120016"/>
      <w:bookmarkStart w:id="494" w:name="_Toc67926078"/>
      <w:bookmarkStart w:id="495" w:name="_Toc75273716"/>
      <w:bookmarkStart w:id="496" w:name="_Toc76510616"/>
      <w:bookmarkStart w:id="497" w:name="_Toc83129773"/>
      <w:bookmarkStart w:id="498" w:name="_Toc90591305"/>
      <w:bookmarkStart w:id="499" w:name="_Toc98864340"/>
      <w:bookmarkStart w:id="500" w:name="_Toc99733589"/>
      <w:bookmarkStart w:id="501" w:name="_Toc106577494"/>
      <w:bookmarkStart w:id="502" w:name="_Toc114537245"/>
      <w:bookmarkStart w:id="503" w:name="_Toc115257513"/>
      <w:bookmarkStart w:id="504" w:name="_Toc123086833"/>
      <w:bookmarkStart w:id="505" w:name="_Toc123088568"/>
      <w:bookmarkStart w:id="506" w:name="_Toc124298224"/>
      <w:bookmarkStart w:id="507" w:name="_Toc130574975"/>
      <w:bookmarkStart w:id="508" w:name="_Toc131767385"/>
      <w:r w:rsidRPr="00C04A08">
        <w:t>6.6.4.4</w:t>
      </w:r>
      <w:r w:rsidRPr="00C04A08">
        <w:tab/>
        <w:t>Applicability</w:t>
      </w:r>
      <w:bookmarkEnd w:id="382"/>
      <w:bookmarkEnd w:id="383"/>
      <w:bookmarkEnd w:id="384"/>
      <w:bookmarkEnd w:id="385"/>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4858CC5" w14:textId="77777777" w:rsidR="00585F4B" w:rsidRPr="008F641A" w:rsidRDefault="00585F4B" w:rsidP="00585F4B">
      <w:pPr>
        <w:rPr>
          <w:lang w:eastAsia="zh-CN"/>
        </w:rPr>
      </w:pPr>
      <w:bookmarkStart w:id="509" w:name="_Toc21340934"/>
      <w:bookmarkStart w:id="510" w:name="_Toc29805382"/>
      <w:bookmarkStart w:id="511" w:name="_Toc36456591"/>
      <w:bookmarkStart w:id="512" w:name="_Toc36469689"/>
      <w:bookmarkStart w:id="513" w:name="_Toc37254098"/>
      <w:bookmarkStart w:id="514" w:name="_Toc37322957"/>
      <w:bookmarkStart w:id="515" w:name="_Toc37324363"/>
      <w:bookmarkStart w:id="516" w:name="_Toc45889886"/>
      <w:bookmarkStart w:id="517" w:name="_Toc52196561"/>
      <w:bookmarkStart w:id="518" w:name="_Toc52197541"/>
      <w:bookmarkStart w:id="519" w:name="_Toc53173264"/>
      <w:bookmarkStart w:id="520" w:name="_Toc53173633"/>
      <w:r w:rsidRPr="008F641A">
        <w:rPr>
          <w:rFonts w:hint="eastAsia"/>
          <w:lang w:eastAsia="zh-CN"/>
        </w:rPr>
        <w:t>F</w:t>
      </w:r>
      <w:r w:rsidRPr="008F641A">
        <w:rPr>
          <w:lang w:eastAsia="zh-CN"/>
        </w:rPr>
        <w:t>or UEs supporting more than one type of beam correspondence, the following applicability rules apply:</w:t>
      </w:r>
    </w:p>
    <w:p w14:paraId="127611D3" w14:textId="77777777" w:rsidR="00585F4B" w:rsidRPr="00857671" w:rsidRDefault="00585F4B" w:rsidP="00585F4B">
      <w:pPr>
        <w:pStyle w:val="B10"/>
      </w:pPr>
      <w:bookmarkStart w:id="521" w:name="_Toc61119635"/>
      <w:bookmarkStart w:id="522" w:name="_Toc61120017"/>
      <w:bookmarkStart w:id="523" w:name="_Toc67926079"/>
      <w:bookmarkStart w:id="524" w:name="_Toc75273717"/>
      <w:bookmarkStart w:id="525" w:name="_Toc76510617"/>
      <w:bookmarkStart w:id="526" w:name="_Toc83129774"/>
      <w:r w:rsidRPr="00857671">
        <w:t>-</w:t>
      </w:r>
      <w:r w:rsidRPr="00857671">
        <w:tab/>
        <w:t>If a UE meets enhanced beam correspondence requirements either based on SSB or based on CSI-RS, it is considered to have met the beam correspondence requirements based on SSB and CSI-RS.</w:t>
      </w:r>
    </w:p>
    <w:p w14:paraId="56967E3A" w14:textId="77777777" w:rsidR="00585F4B" w:rsidRPr="00857671" w:rsidRDefault="00585F4B" w:rsidP="00585F4B">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66756836" w14:textId="77777777" w:rsidR="00585F4B" w:rsidRPr="00857671" w:rsidRDefault="00585F4B" w:rsidP="00585F4B">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412BC419" w14:textId="77777777" w:rsidR="00585F4B" w:rsidRPr="00857671" w:rsidRDefault="00585F4B" w:rsidP="00585F4B">
      <w:pPr>
        <w:pStyle w:val="B20"/>
      </w:pPr>
      <w:r w:rsidRPr="00857671">
        <w:lastRenderedPageBreak/>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w:t>
      </w:r>
      <w:proofErr w:type="spellStart"/>
      <w:r w:rsidRPr="00857671">
        <w:t>clasue</w:t>
      </w:r>
      <w:proofErr w:type="spellEnd"/>
      <w:r w:rsidRPr="00857671">
        <w:t xml:space="preserv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470EBCD0" w14:textId="5DCD5154" w:rsidR="00585F4B" w:rsidRDefault="00585F4B" w:rsidP="00585F4B">
      <w:pPr>
        <w:pStyle w:val="B20"/>
        <w:rPr>
          <w:ins w:id="527" w:author="Huawei-Chunying Gu" w:date="2023-05-25T11:38:00Z"/>
        </w:rPr>
      </w:pPr>
      <w:r w:rsidRPr="00857671">
        <w:t>-</w:t>
      </w:r>
      <w:r w:rsidRPr="00857671">
        <w:tab/>
        <w:t xml:space="preserve">Otherwise, if UE does not meet </w:t>
      </w:r>
      <w:r>
        <w:t xml:space="preserve">the </w:t>
      </w:r>
      <w:r w:rsidRPr="00857671">
        <w:t xml:space="preserve">minimum peak EIRP requirement as defined in </w:t>
      </w:r>
      <w:proofErr w:type="spellStart"/>
      <w:r w:rsidRPr="00857671">
        <w:t>clasue</w:t>
      </w:r>
      <w:proofErr w:type="spellEnd"/>
      <w:r w:rsidRPr="00857671">
        <w:t xml:space="preserv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3DFC83D2" w14:textId="62807D22" w:rsidR="009B7E9F" w:rsidRPr="00857671" w:rsidRDefault="009B7E9F" w:rsidP="009B7E9F">
      <w:pPr>
        <w:pStyle w:val="B10"/>
        <w:rPr>
          <w:ins w:id="528" w:author="Huawei-Chunying Gu" w:date="2023-05-25T11:38:00Z"/>
        </w:rPr>
      </w:pPr>
      <w:ins w:id="529" w:author="Huawei-Chunying Gu" w:date="2023-05-25T11:38:00Z">
        <w:r w:rsidRPr="00857671">
          <w:t>-</w:t>
        </w:r>
        <w:r w:rsidRPr="00857671">
          <w:tab/>
          <w:t xml:space="preserve">If a UE meets beam correspondence requirements </w:t>
        </w:r>
      </w:ins>
      <w:ins w:id="530" w:author="Huawei-Chunying Gu" w:date="2023-05-25T11:39:00Z">
        <w:r>
          <w:t xml:space="preserve">for PRACH in initial access, </w:t>
        </w:r>
      </w:ins>
      <w:ins w:id="531" w:author="Huawei-Chunying Gu" w:date="2023-05-25T11:38:00Z">
        <w:r w:rsidRPr="00857671">
          <w:t xml:space="preserve">it is considered to have met the beam correspondence requirements </w:t>
        </w:r>
      </w:ins>
      <w:ins w:id="532" w:author="Huawei-Chunying Gu" w:date="2023-05-25T11:39:00Z">
        <w:r>
          <w:rPr>
            <w:rFonts w:hint="eastAsia"/>
            <w:lang w:eastAsia="zh-CN"/>
          </w:rPr>
          <w:t>for</w:t>
        </w:r>
        <w:r>
          <w:t xml:space="preserve"> PRACH in </w:t>
        </w:r>
        <w:r w:rsidRPr="00142CBD">
          <w:rPr>
            <w:rFonts w:cs="v4.2.0"/>
          </w:rPr>
          <w:t>RA-SDT PRACH/CG-SDT PUSCH in RRC_INACTIVE</w:t>
        </w:r>
      </w:ins>
      <w:ins w:id="533" w:author="Huawei-Chunying Gu" w:date="2023-05-25T11:38:00Z">
        <w:r w:rsidRPr="00857671">
          <w:t>.</w:t>
        </w:r>
      </w:ins>
    </w:p>
    <w:p w14:paraId="28B5F6E8" w14:textId="77777777" w:rsidR="009B7E9F" w:rsidRPr="009B7E9F" w:rsidRDefault="009B7E9F" w:rsidP="00585F4B">
      <w:pPr>
        <w:pStyle w:val="B20"/>
      </w:pPr>
    </w:p>
    <w:p w14:paraId="1B6E4737" w14:textId="77777777" w:rsidR="00585F4B" w:rsidRDefault="00585F4B" w:rsidP="00585F4B">
      <w:pPr>
        <w:pStyle w:val="Heading3"/>
      </w:pPr>
      <w:bookmarkStart w:id="534" w:name="_Toc90591306"/>
      <w:bookmarkStart w:id="535" w:name="_Toc98864341"/>
      <w:bookmarkStart w:id="536" w:name="_Toc99733590"/>
      <w:bookmarkStart w:id="537" w:name="_Toc106577495"/>
      <w:bookmarkStart w:id="538" w:name="_Toc114537246"/>
      <w:bookmarkStart w:id="539" w:name="_Toc115257514"/>
      <w:bookmarkStart w:id="540" w:name="_Toc123086834"/>
      <w:bookmarkStart w:id="541" w:name="_Toc123088569"/>
      <w:bookmarkStart w:id="542" w:name="_Toc124298225"/>
      <w:bookmarkStart w:id="543" w:name="_Toc130574976"/>
      <w:bookmarkStart w:id="544" w:name="_Toc131767386"/>
      <w:r w:rsidRPr="00C04A08">
        <w:t>6.6.5</w:t>
      </w:r>
      <w:r w:rsidRPr="00C04A08">
        <w:tab/>
        <w:t>(Void)</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34"/>
      <w:bookmarkEnd w:id="535"/>
      <w:bookmarkEnd w:id="536"/>
      <w:bookmarkEnd w:id="537"/>
      <w:bookmarkEnd w:id="538"/>
      <w:bookmarkEnd w:id="539"/>
      <w:bookmarkEnd w:id="540"/>
      <w:bookmarkEnd w:id="541"/>
      <w:bookmarkEnd w:id="542"/>
      <w:bookmarkEnd w:id="543"/>
      <w:bookmarkEnd w:id="544"/>
    </w:p>
    <w:p w14:paraId="70AEBFAD" w14:textId="77777777" w:rsidR="00585F4B" w:rsidRPr="00C04A08" w:rsidRDefault="00585F4B" w:rsidP="00585F4B">
      <w:pPr>
        <w:pStyle w:val="Heading3"/>
      </w:pPr>
      <w:bookmarkStart w:id="545" w:name="_Toc67926080"/>
      <w:bookmarkStart w:id="546" w:name="_Toc75273718"/>
      <w:bookmarkStart w:id="547" w:name="_Toc76510618"/>
      <w:bookmarkStart w:id="548" w:name="_Toc83129775"/>
      <w:bookmarkStart w:id="549" w:name="_Toc90591307"/>
      <w:bookmarkStart w:id="550" w:name="_Toc98864342"/>
      <w:bookmarkStart w:id="551" w:name="_Toc99733591"/>
      <w:bookmarkStart w:id="552" w:name="_Toc106577496"/>
      <w:bookmarkStart w:id="553" w:name="_Toc114537247"/>
      <w:bookmarkStart w:id="554" w:name="_Toc115257515"/>
      <w:bookmarkStart w:id="555" w:name="_Toc123086835"/>
      <w:bookmarkStart w:id="556" w:name="_Toc123088570"/>
      <w:bookmarkStart w:id="557" w:name="_Toc124298226"/>
      <w:bookmarkStart w:id="558" w:name="_Toc130574977"/>
      <w:bookmarkStart w:id="559" w:name="_Toc131767387"/>
      <w:r>
        <w:t>6.6.6</w:t>
      </w:r>
      <w:r w:rsidRPr="00C04A08">
        <w:tab/>
        <w:t xml:space="preserve">Beam </w:t>
      </w:r>
      <w:r>
        <w:t>correspondence for power class 5</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AFC409D" w14:textId="77777777" w:rsidR="00585F4B" w:rsidRPr="00C04A08" w:rsidRDefault="00585F4B" w:rsidP="00585F4B">
      <w:pPr>
        <w:pStyle w:val="Heading4"/>
      </w:pPr>
      <w:bookmarkStart w:id="560" w:name="_Toc67926081"/>
      <w:bookmarkStart w:id="561" w:name="_Toc75273719"/>
      <w:bookmarkStart w:id="562" w:name="_Toc76510619"/>
      <w:bookmarkStart w:id="563" w:name="_Toc83129776"/>
      <w:bookmarkStart w:id="564" w:name="_Toc90591308"/>
      <w:bookmarkStart w:id="565" w:name="_Toc98864343"/>
      <w:bookmarkStart w:id="566" w:name="_Toc99733592"/>
      <w:bookmarkStart w:id="567" w:name="_Toc106577497"/>
      <w:bookmarkStart w:id="568" w:name="_Toc114537248"/>
      <w:bookmarkStart w:id="569" w:name="_Toc115257516"/>
      <w:bookmarkStart w:id="570" w:name="_Toc123086836"/>
      <w:bookmarkStart w:id="571" w:name="_Toc123088571"/>
      <w:bookmarkStart w:id="572" w:name="_Toc124298227"/>
      <w:bookmarkStart w:id="573" w:name="_Toc130574978"/>
      <w:bookmarkStart w:id="574" w:name="_Toc131767388"/>
      <w:r>
        <w:t>6.6.6</w:t>
      </w:r>
      <w:r w:rsidRPr="00C04A08">
        <w:t>.1</w:t>
      </w:r>
      <w:r w:rsidRPr="00C04A08">
        <w:tab/>
        <w:t>General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A47AF1C" w14:textId="70D6690F" w:rsidR="00585F4B" w:rsidRPr="00C04A08" w:rsidRDefault="00585F4B" w:rsidP="00585F4B">
      <w:r w:rsidRPr="00C04A08">
        <w:t>The beam corresponden</w:t>
      </w:r>
      <w:r>
        <w:t>ce requirement for power class 5</w:t>
      </w:r>
      <w:r w:rsidRPr="00C04A08">
        <w:t xml:space="preserve"> UEs </w:t>
      </w:r>
      <w:ins w:id="575" w:author="Huawei-Chunying Gu" w:date="2023-05-26T09:09:00Z">
        <w:r w:rsidR="00DB2BBB">
          <w:t>in RRC_CONNECTED</w:t>
        </w:r>
        <w:r w:rsidR="00DB2BBB" w:rsidRPr="00C04A08">
          <w:t xml:space="preserve">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6B15AA8C" w14:textId="77777777" w:rsidR="00585F4B" w:rsidRPr="003E4238" w:rsidRDefault="00585F4B" w:rsidP="00585F4B">
      <w:pPr>
        <w:pStyle w:val="B10"/>
      </w:pPr>
      <w:r w:rsidRPr="00C04A08">
        <w:t>-</w:t>
      </w:r>
      <w:bookmarkStart w:id="576" w:name="_Toc67926082"/>
      <w:bookmarkStart w:id="577" w:name="_Toc75273720"/>
      <w:bookmarkStart w:id="578" w:name="_Toc76510620"/>
      <w:bookmarkStart w:id="579" w:name="_Toc83129777"/>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393CB3D9" w14:textId="77777777" w:rsidR="00585F4B" w:rsidRPr="003E4238" w:rsidRDefault="00585F4B" w:rsidP="00585F4B">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68CC5064" w14:textId="77777777" w:rsidR="00585F4B" w:rsidRPr="003E4238" w:rsidRDefault="00585F4B" w:rsidP="00585F4B">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0134EDE4" w14:textId="77777777" w:rsidR="00585F4B" w:rsidRPr="00C04A08" w:rsidRDefault="00585F4B" w:rsidP="00585F4B">
      <w:pPr>
        <w:pStyle w:val="Heading4"/>
      </w:pPr>
      <w:bookmarkStart w:id="580" w:name="_Toc90591309"/>
      <w:bookmarkStart w:id="581" w:name="_Toc98864344"/>
      <w:bookmarkStart w:id="582" w:name="_Toc99733593"/>
      <w:bookmarkStart w:id="583" w:name="_Toc106577498"/>
      <w:bookmarkStart w:id="584" w:name="_Toc114537249"/>
      <w:bookmarkStart w:id="585" w:name="_Toc115257517"/>
      <w:bookmarkStart w:id="586" w:name="_Toc123086837"/>
      <w:bookmarkStart w:id="587" w:name="_Toc123088572"/>
      <w:bookmarkStart w:id="588" w:name="_Toc124298228"/>
      <w:bookmarkStart w:id="589" w:name="_Toc130574979"/>
      <w:bookmarkStart w:id="590" w:name="_Toc131767389"/>
      <w:r>
        <w:t>6.6.6</w:t>
      </w:r>
      <w:r w:rsidRPr="00C04A08">
        <w:t>.2</w:t>
      </w:r>
      <w:r w:rsidRPr="00C04A08">
        <w:tab/>
      </w:r>
      <w:r>
        <w:t>(Reserved)</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C04A08">
        <w:t xml:space="preserve"> </w:t>
      </w:r>
    </w:p>
    <w:p w14:paraId="6696E3F8" w14:textId="77777777" w:rsidR="00585F4B" w:rsidRPr="00226F23" w:rsidRDefault="00585F4B" w:rsidP="00585F4B">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45B49E60" w14:textId="77777777" w:rsidR="00585F4B" w:rsidRPr="00C04A08" w:rsidRDefault="00585F4B" w:rsidP="00585F4B">
      <w:pPr>
        <w:pStyle w:val="Heading4"/>
      </w:pPr>
      <w:bookmarkStart w:id="591" w:name="_Toc67926083"/>
      <w:bookmarkStart w:id="592" w:name="_Toc75273721"/>
      <w:bookmarkStart w:id="593" w:name="_Toc76510621"/>
      <w:bookmarkStart w:id="594" w:name="_Toc83129778"/>
      <w:bookmarkStart w:id="595" w:name="_Toc90591310"/>
      <w:bookmarkStart w:id="596" w:name="_Toc98864345"/>
      <w:bookmarkStart w:id="597" w:name="_Toc99733594"/>
      <w:bookmarkStart w:id="598" w:name="_Toc106577499"/>
      <w:bookmarkStart w:id="599" w:name="_Toc114537250"/>
      <w:bookmarkStart w:id="600" w:name="_Toc115257518"/>
      <w:bookmarkStart w:id="601" w:name="_Toc123086838"/>
      <w:bookmarkStart w:id="602" w:name="_Toc123088573"/>
      <w:bookmarkStart w:id="603" w:name="_Toc124298229"/>
      <w:bookmarkStart w:id="604" w:name="_Toc130574980"/>
      <w:bookmarkStart w:id="605" w:name="_Toc131767390"/>
      <w:r>
        <w:t>6.6.6</w:t>
      </w:r>
      <w:r w:rsidRPr="00C04A08">
        <w:t>.3</w:t>
      </w:r>
      <w:r w:rsidRPr="00C04A08">
        <w:tab/>
        <w:t>Side Conditions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D2CA2CA" w14:textId="77777777" w:rsidR="00585F4B" w:rsidRPr="00C04A08" w:rsidRDefault="00585F4B" w:rsidP="00585F4B">
      <w:pPr>
        <w:pStyle w:val="Heading5"/>
      </w:pPr>
      <w:bookmarkStart w:id="606" w:name="_Toc67926084"/>
      <w:bookmarkStart w:id="607" w:name="_Toc75273722"/>
      <w:bookmarkStart w:id="608" w:name="_Toc76510622"/>
      <w:bookmarkStart w:id="609" w:name="_Toc83129779"/>
      <w:bookmarkStart w:id="610" w:name="_Toc90591311"/>
      <w:bookmarkStart w:id="611" w:name="_Toc98864346"/>
      <w:bookmarkStart w:id="612" w:name="_Toc99733595"/>
      <w:bookmarkStart w:id="613" w:name="_Toc106577500"/>
      <w:bookmarkStart w:id="614" w:name="_Toc114537251"/>
      <w:bookmarkStart w:id="615" w:name="_Toc115257519"/>
      <w:bookmarkStart w:id="616" w:name="_Toc123086839"/>
      <w:bookmarkStart w:id="617" w:name="_Toc123088574"/>
      <w:bookmarkStart w:id="618" w:name="_Toc124298230"/>
      <w:bookmarkStart w:id="619" w:name="_Toc130574981"/>
      <w:bookmarkStart w:id="620" w:name="_Toc131767391"/>
      <w:r>
        <w:t>6.6.6</w:t>
      </w:r>
      <w:r w:rsidRPr="00C04A08">
        <w:t>.3.1</w:t>
      </w:r>
      <w:r w:rsidRPr="00C04A08">
        <w:tab/>
        <w:t>Side Condition for beam correspondence based on SSB and CSI-RS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46DF805"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39D0D373"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B4CB188" w14:textId="77777777" w:rsidR="00585F4B" w:rsidRPr="00C04A08" w:rsidRDefault="00585F4B" w:rsidP="00585F4B">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68435E35" w14:textId="77777777" w:rsidR="00585F4B" w:rsidRPr="00C04A08" w:rsidRDefault="00585F4B" w:rsidP="00585F4B">
      <w:pPr>
        <w:pStyle w:val="B10"/>
      </w:pPr>
      <w:r w:rsidRPr="00C04A08">
        <w:lastRenderedPageBreak/>
        <w:t>-</w:t>
      </w:r>
      <w:r w:rsidRPr="00C04A08">
        <w:tab/>
        <w:t>For beam correspondence, conditions for L1-RSRP measurements are fu</w:t>
      </w:r>
      <w:r>
        <w:t>lfilled according to Table 6.6.6</w:t>
      </w:r>
      <w:r w:rsidRPr="00C04A08">
        <w:t>.3.1</w:t>
      </w:r>
      <w:r>
        <w:t>-1 and Table 6.6.6</w:t>
      </w:r>
      <w:r w:rsidRPr="00C04A08">
        <w:t>.3.1-2.</w:t>
      </w:r>
    </w:p>
    <w:p w14:paraId="7B82131B" w14:textId="77777777" w:rsidR="00585F4B" w:rsidRPr="00C04A08" w:rsidRDefault="00585F4B" w:rsidP="00585F4B">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7D606FD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823FCAD"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7A15B15"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42FED1F"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DA8BCD0"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70B2A2D6"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7AEB9A8"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0515514E"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DDCC6C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9C25E91" w14:textId="77777777" w:rsidR="00585F4B" w:rsidRPr="00C04A08" w:rsidRDefault="00585F4B">
            <w:pPr>
              <w:pStyle w:val="TAH"/>
            </w:pPr>
            <w:r w:rsidRPr="00C04A08">
              <w:t>dB</w:t>
            </w:r>
          </w:p>
        </w:tc>
      </w:tr>
      <w:tr w:rsidR="00585F4B" w:rsidRPr="00C04A08" w14:paraId="65E19B2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1DD47F"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6DBD37"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0400BFD9"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BCCABA5" w14:textId="77777777" w:rsidR="00585F4B" w:rsidRPr="00C04A08" w:rsidRDefault="00585F4B">
            <w:pPr>
              <w:pStyle w:val="TAH"/>
            </w:pPr>
          </w:p>
        </w:tc>
      </w:tr>
      <w:tr w:rsidR="00585F4B" w:rsidRPr="00C04A08" w14:paraId="24B504A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AFD11"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F9B4859"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33349A2" w14:textId="77777777" w:rsidR="00585F4B" w:rsidRPr="00C04A08" w:rsidRDefault="00585F4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719CBABE"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4C1EA92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F7F8D32"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B58A8E7"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3549BC8" w14:textId="77777777" w:rsidR="00585F4B" w:rsidRPr="00C04A08" w:rsidRDefault="00585F4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FE916DC" w14:textId="77777777" w:rsidR="00585F4B" w:rsidRPr="00C04A08" w:rsidRDefault="00585F4B">
            <w:pPr>
              <w:pStyle w:val="TAC"/>
              <w:rPr>
                <w:rFonts w:eastAsia="Yu Mincho"/>
                <w:lang w:eastAsia="ja-JP"/>
              </w:rPr>
            </w:pPr>
          </w:p>
        </w:tc>
      </w:tr>
      <w:tr w:rsidR="00585F4B" w:rsidRPr="00C04A08" w14:paraId="0A46E7B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F4CE01D"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33E9E49"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44B49FC" w14:textId="77777777" w:rsidR="00585F4B" w:rsidRPr="00C04A08" w:rsidRDefault="00585F4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7621EDC" w14:textId="77777777" w:rsidR="00585F4B" w:rsidRPr="00C04A08" w:rsidRDefault="00585F4B">
            <w:pPr>
              <w:pStyle w:val="TAC"/>
              <w:rPr>
                <w:rFonts w:eastAsia="Yu Mincho"/>
                <w:lang w:eastAsia="ja-JP"/>
              </w:rPr>
            </w:pPr>
          </w:p>
        </w:tc>
      </w:tr>
      <w:tr w:rsidR="00585F4B" w:rsidRPr="00C04A08" w14:paraId="0FE71613"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D3432D1"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368E65E0"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F468642" w14:textId="77777777" w:rsidR="00585F4B" w:rsidRPr="00C04A08" w:rsidRDefault="00585F4B" w:rsidP="00585F4B">
      <w:pPr>
        <w:pStyle w:val="B10"/>
        <w:ind w:leftChars="142"/>
      </w:pPr>
    </w:p>
    <w:p w14:paraId="3F996406" w14:textId="77777777" w:rsidR="00585F4B" w:rsidRPr="00C04A08" w:rsidRDefault="00585F4B" w:rsidP="00585F4B">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475B7D1D"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A9F100B"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377C58"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2AA09AB"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41CCD3" w14:textId="77777777" w:rsidR="00585F4B" w:rsidRPr="00C04A08" w:rsidRDefault="00585F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585F4B" w:rsidRPr="00C04A08" w14:paraId="5D336AD8"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BDB9FCC"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538E1BEA"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DD1D2CD"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590C070" w14:textId="77777777" w:rsidR="00585F4B" w:rsidRPr="00C04A08" w:rsidRDefault="00585F4B">
            <w:pPr>
              <w:pStyle w:val="TAH"/>
            </w:pPr>
            <w:r w:rsidRPr="00C04A08">
              <w:t>dB</w:t>
            </w:r>
          </w:p>
        </w:tc>
      </w:tr>
      <w:tr w:rsidR="00585F4B" w:rsidRPr="00C04A08" w14:paraId="0562529B"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96B85D"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2B7DBB"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48366BE"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00971E0" w14:textId="77777777" w:rsidR="00585F4B" w:rsidRPr="00C04A08" w:rsidRDefault="00585F4B">
            <w:pPr>
              <w:pStyle w:val="TAH"/>
            </w:pPr>
          </w:p>
        </w:tc>
      </w:tr>
      <w:tr w:rsidR="00585F4B" w:rsidRPr="00C04A08" w14:paraId="3B2AEF5F"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807A894"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DAF39A"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2C0274D" w14:textId="77777777" w:rsidR="00585F4B" w:rsidRPr="00C04A08" w:rsidRDefault="00585F4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70B06BF8"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091CA9F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92DE71A"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107B73F"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00DCDD1" w14:textId="77777777" w:rsidR="00585F4B" w:rsidRPr="00C04A08" w:rsidRDefault="00585F4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3C9DB45A" w14:textId="77777777" w:rsidR="00585F4B" w:rsidRPr="00C04A08" w:rsidRDefault="00585F4B">
            <w:pPr>
              <w:pStyle w:val="TAC"/>
              <w:rPr>
                <w:rFonts w:eastAsia="Yu Mincho"/>
                <w:lang w:eastAsia="ja-JP"/>
              </w:rPr>
            </w:pPr>
          </w:p>
        </w:tc>
      </w:tr>
      <w:tr w:rsidR="00585F4B" w:rsidRPr="00C04A08" w14:paraId="77C77F83"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BB1A806"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5987BD9A" w14:textId="77777777" w:rsidR="00585F4B" w:rsidRPr="00C04A08" w:rsidRDefault="00585F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781AB77" w14:textId="77777777" w:rsidR="00585F4B" w:rsidRPr="00C04A08" w:rsidRDefault="00585F4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49BCAFF" w14:textId="77777777" w:rsidR="00585F4B" w:rsidRPr="00C04A08" w:rsidRDefault="00585F4B">
            <w:pPr>
              <w:pStyle w:val="TAC"/>
              <w:rPr>
                <w:rFonts w:eastAsia="Yu Mincho"/>
                <w:lang w:eastAsia="ja-JP"/>
              </w:rPr>
            </w:pPr>
          </w:p>
        </w:tc>
      </w:tr>
      <w:tr w:rsidR="00585F4B" w:rsidRPr="00C04A08" w14:paraId="4EEE4B4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B73AD7D" w14:textId="77777777" w:rsidR="00585F4B" w:rsidRPr="00C04A08" w:rsidRDefault="00585F4B">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FD379A3"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6CA3C82" w14:textId="77777777" w:rsidR="00585F4B" w:rsidRPr="00C04A08" w:rsidRDefault="00585F4B" w:rsidP="00585F4B"/>
    <w:p w14:paraId="378001AC" w14:textId="77777777" w:rsidR="00585F4B" w:rsidRPr="00C04A08" w:rsidRDefault="00585F4B" w:rsidP="00585F4B">
      <w:pPr>
        <w:pStyle w:val="Heading5"/>
      </w:pPr>
      <w:bookmarkStart w:id="621" w:name="_Toc67926085"/>
      <w:bookmarkStart w:id="622" w:name="_Toc75273723"/>
      <w:bookmarkStart w:id="623" w:name="_Toc76510623"/>
      <w:bookmarkStart w:id="624" w:name="_Toc83129780"/>
      <w:bookmarkStart w:id="625" w:name="_Toc90591312"/>
      <w:bookmarkStart w:id="626" w:name="_Toc98864347"/>
      <w:bookmarkStart w:id="627" w:name="_Toc99733596"/>
      <w:bookmarkStart w:id="628" w:name="_Toc106577501"/>
      <w:bookmarkStart w:id="629" w:name="_Toc114537252"/>
      <w:bookmarkStart w:id="630" w:name="_Toc115257520"/>
      <w:bookmarkStart w:id="631" w:name="_Toc123086840"/>
      <w:bookmarkStart w:id="632" w:name="_Toc123088575"/>
      <w:bookmarkStart w:id="633" w:name="_Toc124298231"/>
      <w:bookmarkStart w:id="634" w:name="_Toc130574982"/>
      <w:bookmarkStart w:id="635" w:name="_Toc131767392"/>
      <w:r>
        <w:t>6.6.6</w:t>
      </w:r>
      <w:r w:rsidRPr="00C04A08">
        <w:t>.3.2</w:t>
      </w:r>
      <w:r w:rsidRPr="00C04A08">
        <w:tab/>
        <w:t>Side Condition for SSB based enhanced Beam Correspondence requirements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4CCF109"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0547C00A"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2C9EE3F9" w14:textId="77777777" w:rsidR="00585F4B" w:rsidRPr="003C6ED8" w:rsidRDefault="00585F4B" w:rsidP="00585F4B">
      <w:pPr>
        <w:pStyle w:val="B10"/>
        <w:rPr>
          <w:rFonts w:cs="v4.2.0"/>
        </w:rPr>
      </w:pPr>
      <w:r>
        <w:t>-</w:t>
      </w:r>
      <w:r>
        <w:tab/>
      </w:r>
      <w:r w:rsidRPr="00C04A08">
        <w:t>For beam correspondence, conditions for L1-RSRP measurements are fu</w:t>
      </w:r>
      <w:r>
        <w:t>lfilled according to Table 6.6.6</w:t>
      </w:r>
      <w:r w:rsidRPr="00C04A08">
        <w:t>.3.1-1.</w:t>
      </w:r>
    </w:p>
    <w:p w14:paraId="669CA4F7" w14:textId="77777777" w:rsidR="00585F4B" w:rsidRPr="00C04A08" w:rsidRDefault="00585F4B" w:rsidP="00585F4B">
      <w:pPr>
        <w:pStyle w:val="Heading5"/>
      </w:pPr>
      <w:bookmarkStart w:id="636" w:name="_Toc67926086"/>
      <w:bookmarkStart w:id="637" w:name="_Toc75273724"/>
      <w:bookmarkStart w:id="638" w:name="_Toc76510624"/>
      <w:bookmarkStart w:id="639" w:name="_Toc83129781"/>
      <w:bookmarkStart w:id="640" w:name="_Toc90591313"/>
      <w:bookmarkStart w:id="641" w:name="_Toc98864348"/>
      <w:bookmarkStart w:id="642" w:name="_Toc99733597"/>
      <w:bookmarkStart w:id="643" w:name="_Toc106577502"/>
      <w:bookmarkStart w:id="644" w:name="_Toc114537253"/>
      <w:bookmarkStart w:id="645" w:name="_Toc115257521"/>
      <w:bookmarkStart w:id="646" w:name="_Toc123086841"/>
      <w:bookmarkStart w:id="647" w:name="_Toc123088576"/>
      <w:bookmarkStart w:id="648" w:name="_Toc124298232"/>
      <w:bookmarkStart w:id="649" w:name="_Toc130574983"/>
      <w:bookmarkStart w:id="650" w:name="_Toc131767393"/>
      <w:r>
        <w:t>6.6.6</w:t>
      </w:r>
      <w:r w:rsidRPr="00C04A08">
        <w:t>.3.3</w:t>
      </w:r>
      <w:r w:rsidRPr="00C04A08">
        <w:tab/>
        <w:t>Side Condition for CSI-RS based enhanced Beam Correspondence requirements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2718BF2"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7912922F"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87F1C05"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F62CAE7" w14:textId="77777777" w:rsidR="00585F4B" w:rsidRDefault="00585F4B" w:rsidP="00585F4B">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2C0EC6A7" w14:textId="77777777" w:rsidR="00585F4B" w:rsidRPr="00C04A08" w:rsidRDefault="00585F4B" w:rsidP="00585F4B">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35056077"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E7BA20"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DDC4613"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67928B0"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11A9CFD"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747818D6"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A5284CE"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ABDA8EE"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90680FD"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98F2B2D" w14:textId="77777777" w:rsidR="00585F4B" w:rsidRPr="00C04A08" w:rsidRDefault="00585F4B">
            <w:pPr>
              <w:pStyle w:val="TAH"/>
            </w:pPr>
            <w:r w:rsidRPr="00C04A08">
              <w:t>dB</w:t>
            </w:r>
          </w:p>
        </w:tc>
      </w:tr>
      <w:tr w:rsidR="00585F4B" w:rsidRPr="00C04A08" w14:paraId="2552C38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5DD27D"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060CBEB"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0C7BCD4B"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47F5E56" w14:textId="77777777" w:rsidR="00585F4B" w:rsidRPr="00C04A08" w:rsidRDefault="00585F4B">
            <w:pPr>
              <w:pStyle w:val="TAH"/>
            </w:pPr>
          </w:p>
        </w:tc>
      </w:tr>
      <w:tr w:rsidR="00585F4B" w:rsidRPr="00C04A08" w14:paraId="66F593D5"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2444BE"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16E356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C032DA6" w14:textId="77777777" w:rsidR="00585F4B" w:rsidRPr="00C04A08" w:rsidRDefault="00585F4B">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70FAF77E"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3FD9B51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6354458"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8BC85F"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192CDA3" w14:textId="77777777" w:rsidR="00585F4B" w:rsidRPr="00C04A08" w:rsidRDefault="00585F4B">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67E7BA0F" w14:textId="77777777" w:rsidR="00585F4B" w:rsidRPr="00C04A08" w:rsidRDefault="00585F4B">
            <w:pPr>
              <w:pStyle w:val="TAC"/>
              <w:rPr>
                <w:rFonts w:eastAsia="Yu Mincho"/>
                <w:lang w:eastAsia="ja-JP"/>
              </w:rPr>
            </w:pPr>
          </w:p>
        </w:tc>
      </w:tr>
      <w:tr w:rsidR="00585F4B" w:rsidRPr="00C04A08" w14:paraId="164A1D6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E05969E"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76FDBA7"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94A6E9B" w14:textId="77777777" w:rsidR="00585F4B" w:rsidRPr="00C04A08" w:rsidRDefault="00585F4B">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37822173" w14:textId="77777777" w:rsidR="00585F4B" w:rsidRPr="00C04A08" w:rsidRDefault="00585F4B">
            <w:pPr>
              <w:pStyle w:val="TAC"/>
              <w:rPr>
                <w:rFonts w:eastAsia="Yu Mincho"/>
                <w:lang w:eastAsia="ja-JP"/>
              </w:rPr>
            </w:pPr>
          </w:p>
        </w:tc>
      </w:tr>
      <w:tr w:rsidR="00585F4B" w:rsidRPr="00C04A08" w14:paraId="3F5225E3"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56F673"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7396130"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4D8438D3" w14:textId="77777777" w:rsidR="00585F4B" w:rsidRPr="00C04A08" w:rsidRDefault="00585F4B" w:rsidP="00585F4B">
      <w:pPr>
        <w:pStyle w:val="B10"/>
        <w:rPr>
          <w:rFonts w:cs="v4.2.0"/>
        </w:rPr>
      </w:pPr>
    </w:p>
    <w:p w14:paraId="6484DBCE" w14:textId="77777777" w:rsidR="00585F4B" w:rsidRPr="00C04A08" w:rsidRDefault="00585F4B" w:rsidP="00585F4B">
      <w:pPr>
        <w:pStyle w:val="Heading4"/>
      </w:pPr>
      <w:bookmarkStart w:id="651" w:name="_Toc67926087"/>
      <w:bookmarkStart w:id="652" w:name="_Toc75273725"/>
      <w:bookmarkStart w:id="653" w:name="_Toc76510625"/>
      <w:bookmarkStart w:id="654" w:name="_Toc83129782"/>
      <w:bookmarkStart w:id="655" w:name="_Toc90591314"/>
      <w:bookmarkStart w:id="656" w:name="_Toc98864349"/>
      <w:bookmarkStart w:id="657" w:name="_Toc99733598"/>
      <w:bookmarkStart w:id="658" w:name="_Toc106577503"/>
      <w:bookmarkStart w:id="659" w:name="_Toc114537254"/>
      <w:bookmarkStart w:id="660" w:name="_Toc115257522"/>
      <w:bookmarkStart w:id="661" w:name="_Toc123086842"/>
      <w:bookmarkStart w:id="662" w:name="_Toc123088577"/>
      <w:bookmarkStart w:id="663" w:name="_Toc124298233"/>
      <w:bookmarkStart w:id="664" w:name="_Toc130574984"/>
      <w:bookmarkStart w:id="665" w:name="_Toc131767394"/>
      <w:r>
        <w:t>6.6.6</w:t>
      </w:r>
      <w:r w:rsidRPr="00C04A08">
        <w:t>.4</w:t>
      </w:r>
      <w:r w:rsidRPr="00C04A08">
        <w:tab/>
        <w:t>Applicability</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7F14FEA" w14:textId="77777777" w:rsidR="00585F4B" w:rsidRPr="008F641A" w:rsidRDefault="00585F4B" w:rsidP="00585F4B">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F93BB4B" w14:textId="77777777" w:rsidR="00585F4B" w:rsidRPr="0086228F" w:rsidRDefault="00585F4B" w:rsidP="00585F4B">
      <w:pPr>
        <w:pStyle w:val="B10"/>
      </w:pPr>
      <w:bookmarkStart w:id="666" w:name="_Toc21340935"/>
      <w:bookmarkStart w:id="667" w:name="_Toc29805383"/>
      <w:bookmarkStart w:id="668" w:name="_Toc36456592"/>
      <w:bookmarkStart w:id="669" w:name="_Toc36469690"/>
      <w:bookmarkStart w:id="670" w:name="_Toc37254099"/>
      <w:bookmarkStart w:id="671" w:name="_Toc37322958"/>
      <w:bookmarkStart w:id="672" w:name="_Toc37324364"/>
      <w:bookmarkStart w:id="673" w:name="_Toc45889887"/>
      <w:bookmarkStart w:id="674" w:name="_Toc52196562"/>
      <w:bookmarkStart w:id="675" w:name="_Toc52197542"/>
      <w:bookmarkStart w:id="676" w:name="_Toc53173265"/>
      <w:bookmarkStart w:id="677" w:name="_Toc53173634"/>
      <w:bookmarkStart w:id="678" w:name="_Toc61119636"/>
      <w:bookmarkStart w:id="679" w:name="_Toc61120018"/>
      <w:bookmarkStart w:id="680" w:name="_Toc67926088"/>
      <w:bookmarkStart w:id="681" w:name="_Toc75273726"/>
      <w:bookmarkStart w:id="682" w:name="_Toc76510626"/>
      <w:bookmarkStart w:id="683" w:name="_Toc83129783"/>
      <w:r w:rsidRPr="0086228F">
        <w:t>-</w:t>
      </w:r>
      <w:r w:rsidRPr="0086228F">
        <w:tab/>
        <w:t>If a UE meets enhanced beam correspondence requirements either based on SSB or based on CSI-RS, it is considered to have met the beam correspondence requirements based on SSB and CSI-RS.</w:t>
      </w:r>
    </w:p>
    <w:p w14:paraId="41850CAE" w14:textId="77777777" w:rsidR="00585F4B" w:rsidRPr="0086228F" w:rsidRDefault="00585F4B" w:rsidP="00585F4B">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28444049" w14:textId="77777777" w:rsidR="00585F4B" w:rsidRPr="0086228F" w:rsidRDefault="00585F4B" w:rsidP="00585F4B">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D62F886" w14:textId="77777777" w:rsidR="00585F4B" w:rsidRPr="0086228F" w:rsidRDefault="00585F4B" w:rsidP="00585F4B">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38E51BE0" w14:textId="77777777" w:rsidR="00585F4B" w:rsidRDefault="00585F4B" w:rsidP="00585F4B">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486B2921" w14:textId="77777777" w:rsidR="00585F4B" w:rsidRPr="00BA0C52" w:rsidRDefault="00585F4B" w:rsidP="00585F4B">
      <w:pPr>
        <w:pStyle w:val="Heading3"/>
      </w:pPr>
      <w:bookmarkStart w:id="684" w:name="_Toc98864350"/>
      <w:bookmarkStart w:id="685" w:name="_Toc99733599"/>
      <w:bookmarkStart w:id="686" w:name="_Toc106577504"/>
      <w:bookmarkStart w:id="687" w:name="_Toc114537255"/>
      <w:bookmarkStart w:id="688" w:name="_Toc115257523"/>
      <w:bookmarkStart w:id="689" w:name="_Toc123086843"/>
      <w:bookmarkStart w:id="690" w:name="_Toc123088578"/>
      <w:bookmarkStart w:id="691" w:name="_Toc124298234"/>
      <w:bookmarkStart w:id="692" w:name="_Toc130574985"/>
      <w:bookmarkStart w:id="693" w:name="_Toc131767395"/>
      <w:r w:rsidRPr="00BA0C52">
        <w:t>6.6.7</w:t>
      </w:r>
      <w:r w:rsidRPr="00BA0C52">
        <w:tab/>
        <w:t>Beam correspondence for power class 6</w:t>
      </w:r>
      <w:bookmarkEnd w:id="684"/>
      <w:bookmarkEnd w:id="685"/>
      <w:bookmarkEnd w:id="686"/>
      <w:bookmarkEnd w:id="687"/>
      <w:bookmarkEnd w:id="688"/>
      <w:bookmarkEnd w:id="689"/>
      <w:bookmarkEnd w:id="690"/>
      <w:bookmarkEnd w:id="691"/>
      <w:bookmarkEnd w:id="692"/>
      <w:bookmarkEnd w:id="693"/>
    </w:p>
    <w:p w14:paraId="5215BF23" w14:textId="77777777" w:rsidR="00585F4B" w:rsidRPr="00BA0C52" w:rsidRDefault="00585F4B" w:rsidP="00585F4B">
      <w:pPr>
        <w:pStyle w:val="Heading4"/>
      </w:pPr>
      <w:bookmarkStart w:id="694" w:name="_Toc98864351"/>
      <w:bookmarkStart w:id="695" w:name="_Toc99733600"/>
      <w:bookmarkStart w:id="696" w:name="_Toc106577505"/>
      <w:bookmarkStart w:id="697" w:name="_Toc114537256"/>
      <w:bookmarkStart w:id="698" w:name="_Toc115257524"/>
      <w:bookmarkStart w:id="699" w:name="_Toc123086844"/>
      <w:bookmarkStart w:id="700" w:name="_Toc123088579"/>
      <w:bookmarkStart w:id="701" w:name="_Toc124298235"/>
      <w:bookmarkStart w:id="702" w:name="_Toc130574986"/>
      <w:bookmarkStart w:id="703" w:name="_Toc131767396"/>
      <w:r w:rsidRPr="00BA0C52">
        <w:t>6.6.7.1</w:t>
      </w:r>
      <w:r w:rsidRPr="00BA0C52">
        <w:tab/>
        <w:t>General</w:t>
      </w:r>
      <w:bookmarkEnd w:id="694"/>
      <w:bookmarkEnd w:id="695"/>
      <w:bookmarkEnd w:id="696"/>
      <w:bookmarkEnd w:id="697"/>
      <w:bookmarkEnd w:id="698"/>
      <w:bookmarkEnd w:id="699"/>
      <w:bookmarkEnd w:id="700"/>
      <w:bookmarkEnd w:id="701"/>
      <w:bookmarkEnd w:id="702"/>
      <w:bookmarkEnd w:id="703"/>
    </w:p>
    <w:p w14:paraId="27528DFD" w14:textId="6A15D862" w:rsidR="00585F4B" w:rsidRPr="00BA0C52" w:rsidRDefault="00585F4B" w:rsidP="00585F4B">
      <w:r w:rsidRPr="00BA0C52">
        <w:t>The beam correspondence requirement for power class 6 UEs</w:t>
      </w:r>
      <w:ins w:id="704" w:author="Huawei-Chunying Gu" w:date="2023-05-26T09:10:00Z">
        <w:r w:rsidR="00DB2BBB" w:rsidRPr="00DB2BBB">
          <w:t xml:space="preserve"> </w:t>
        </w:r>
        <w:r w:rsidR="00DB2BBB">
          <w:t>in RRC_CONNECTED</w:t>
        </w:r>
      </w:ins>
      <w:r w:rsidRPr="00BA0C52">
        <w:t xml:space="preserve"> consists of two components: UE minimum peak EIRP (as defined in Clause 6.2.1.6), and UE spherical coverage (as defined in Clause 6.2.1.6). </w:t>
      </w:r>
    </w:p>
    <w:p w14:paraId="251DE872" w14:textId="77777777" w:rsidR="00585F4B" w:rsidRPr="00BA0C52" w:rsidRDefault="00585F4B" w:rsidP="00585F4B">
      <w:pPr>
        <w:rPr>
          <w:lang w:val="en-US"/>
        </w:rPr>
      </w:pPr>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76B2679" w14:textId="77777777" w:rsidR="00585F4B" w:rsidRPr="00BA0C52" w:rsidRDefault="00585F4B" w:rsidP="00585F4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34AFA741" w14:textId="77777777" w:rsidR="00585F4B" w:rsidRPr="00BA0C52" w:rsidRDefault="00585F4B" w:rsidP="00585F4B">
      <w:pPr>
        <w:pStyle w:val="Heading4"/>
      </w:pPr>
      <w:bookmarkStart w:id="705" w:name="_Toc98864352"/>
      <w:bookmarkStart w:id="706" w:name="_Toc99733601"/>
      <w:bookmarkStart w:id="707" w:name="_Toc106577506"/>
      <w:bookmarkStart w:id="708" w:name="_Toc114537257"/>
      <w:bookmarkStart w:id="709" w:name="_Toc115257525"/>
      <w:bookmarkStart w:id="710" w:name="_Toc123086845"/>
      <w:bookmarkStart w:id="711" w:name="_Toc123088580"/>
      <w:bookmarkStart w:id="712" w:name="_Toc124298236"/>
      <w:bookmarkStart w:id="713" w:name="_Toc130574987"/>
      <w:bookmarkStart w:id="714" w:name="_Toc131767397"/>
      <w:r w:rsidRPr="00BA0C52">
        <w:t>6.6.7.2</w:t>
      </w:r>
      <w:r w:rsidRPr="00BA0C52">
        <w:tab/>
        <w:t>(Void)</w:t>
      </w:r>
      <w:bookmarkEnd w:id="705"/>
      <w:bookmarkEnd w:id="706"/>
      <w:bookmarkEnd w:id="707"/>
      <w:bookmarkEnd w:id="708"/>
      <w:bookmarkEnd w:id="709"/>
      <w:bookmarkEnd w:id="710"/>
      <w:bookmarkEnd w:id="711"/>
      <w:bookmarkEnd w:id="712"/>
      <w:bookmarkEnd w:id="713"/>
      <w:bookmarkEnd w:id="714"/>
      <w:r w:rsidRPr="00BA0C52">
        <w:t xml:space="preserve"> </w:t>
      </w:r>
    </w:p>
    <w:p w14:paraId="51B04466" w14:textId="77777777" w:rsidR="00585F4B" w:rsidRPr="00BA0C52" w:rsidRDefault="00585F4B" w:rsidP="00585F4B">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723CEA72" w14:textId="77777777" w:rsidR="00585F4B" w:rsidRPr="00BA0C52" w:rsidRDefault="00585F4B" w:rsidP="00585F4B">
      <w:pPr>
        <w:rPr>
          <w:i/>
          <w:lang w:eastAsia="zh-CN"/>
        </w:rPr>
      </w:pPr>
    </w:p>
    <w:p w14:paraId="25FB1F1C" w14:textId="77777777" w:rsidR="00585F4B" w:rsidRPr="00BA0C52" w:rsidRDefault="00585F4B" w:rsidP="00585F4B">
      <w:pPr>
        <w:pStyle w:val="Heading4"/>
      </w:pPr>
      <w:bookmarkStart w:id="715" w:name="_Toc98864353"/>
      <w:bookmarkStart w:id="716" w:name="_Toc99733602"/>
      <w:bookmarkStart w:id="717" w:name="_Toc106577507"/>
      <w:bookmarkStart w:id="718" w:name="_Toc114537258"/>
      <w:bookmarkStart w:id="719" w:name="_Toc115257526"/>
      <w:bookmarkStart w:id="720" w:name="_Toc123086846"/>
      <w:bookmarkStart w:id="721" w:name="_Toc123088581"/>
      <w:bookmarkStart w:id="722" w:name="_Toc124298237"/>
      <w:bookmarkStart w:id="723" w:name="_Toc130574988"/>
      <w:bookmarkStart w:id="724" w:name="_Toc131767398"/>
      <w:r w:rsidRPr="00BA0C52">
        <w:t>6.6.7.3</w:t>
      </w:r>
      <w:r w:rsidRPr="00BA0C52">
        <w:tab/>
        <w:t>Side Conditions</w:t>
      </w:r>
      <w:bookmarkEnd w:id="715"/>
      <w:bookmarkEnd w:id="716"/>
      <w:bookmarkEnd w:id="717"/>
      <w:bookmarkEnd w:id="718"/>
      <w:bookmarkEnd w:id="719"/>
      <w:bookmarkEnd w:id="720"/>
      <w:bookmarkEnd w:id="721"/>
      <w:bookmarkEnd w:id="722"/>
      <w:bookmarkEnd w:id="723"/>
      <w:bookmarkEnd w:id="724"/>
    </w:p>
    <w:p w14:paraId="2DE54D37" w14:textId="77777777" w:rsidR="00585F4B" w:rsidRPr="00BA0C52" w:rsidRDefault="00585F4B" w:rsidP="00585F4B">
      <w:pPr>
        <w:pStyle w:val="Heading5"/>
      </w:pPr>
      <w:bookmarkStart w:id="725" w:name="_Toc98864354"/>
      <w:bookmarkStart w:id="726" w:name="_Toc99733603"/>
      <w:bookmarkStart w:id="727" w:name="_Toc106577508"/>
      <w:bookmarkStart w:id="728" w:name="_Toc114537259"/>
      <w:bookmarkStart w:id="729" w:name="_Toc115257527"/>
      <w:bookmarkStart w:id="730" w:name="_Toc123086847"/>
      <w:bookmarkStart w:id="731" w:name="_Toc123088582"/>
      <w:bookmarkStart w:id="732" w:name="_Toc124298238"/>
      <w:bookmarkStart w:id="733" w:name="_Toc130574989"/>
      <w:bookmarkStart w:id="734" w:name="_Toc131767399"/>
      <w:r w:rsidRPr="00BA0C52">
        <w:t>6.6.7.3.1</w:t>
      </w:r>
      <w:r w:rsidRPr="00BA0C52">
        <w:tab/>
        <w:t>(Void)</w:t>
      </w:r>
      <w:bookmarkEnd w:id="725"/>
      <w:bookmarkEnd w:id="726"/>
      <w:bookmarkEnd w:id="727"/>
      <w:bookmarkEnd w:id="728"/>
      <w:bookmarkEnd w:id="729"/>
      <w:bookmarkEnd w:id="730"/>
      <w:bookmarkEnd w:id="731"/>
      <w:bookmarkEnd w:id="732"/>
      <w:bookmarkEnd w:id="733"/>
      <w:bookmarkEnd w:id="734"/>
    </w:p>
    <w:p w14:paraId="50CFFADD" w14:textId="77777777" w:rsidR="00585F4B" w:rsidRPr="00BA0C52" w:rsidRDefault="00585F4B" w:rsidP="00585F4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55D7DFDA" w14:textId="77777777" w:rsidR="00585F4B" w:rsidRPr="00BA0C52" w:rsidRDefault="00585F4B" w:rsidP="00585F4B"/>
    <w:p w14:paraId="55B399CB" w14:textId="77777777" w:rsidR="00585F4B" w:rsidRPr="00BA0C52" w:rsidRDefault="00585F4B" w:rsidP="00585F4B">
      <w:pPr>
        <w:pStyle w:val="Heading5"/>
      </w:pPr>
      <w:bookmarkStart w:id="735" w:name="_Toc98864355"/>
      <w:bookmarkStart w:id="736" w:name="_Toc99733604"/>
      <w:bookmarkStart w:id="737" w:name="_Toc106577509"/>
      <w:bookmarkStart w:id="738" w:name="_Toc114537260"/>
      <w:bookmarkStart w:id="739" w:name="_Toc115257528"/>
      <w:bookmarkStart w:id="740" w:name="_Toc123086848"/>
      <w:bookmarkStart w:id="741" w:name="_Toc123088583"/>
      <w:bookmarkStart w:id="742" w:name="_Toc124298239"/>
      <w:bookmarkStart w:id="743" w:name="_Toc130574990"/>
      <w:bookmarkStart w:id="744" w:name="_Toc131767400"/>
      <w:r w:rsidRPr="00BA0C52">
        <w:t>6.6.7.3.2</w:t>
      </w:r>
      <w:r w:rsidRPr="00BA0C52">
        <w:tab/>
        <w:t>Side Condition for SSB based enhanced Beam Correspondence requirements</w:t>
      </w:r>
      <w:bookmarkEnd w:id="735"/>
      <w:bookmarkEnd w:id="736"/>
      <w:bookmarkEnd w:id="737"/>
      <w:bookmarkEnd w:id="738"/>
      <w:bookmarkEnd w:id="739"/>
      <w:bookmarkEnd w:id="740"/>
      <w:bookmarkEnd w:id="741"/>
      <w:bookmarkEnd w:id="742"/>
      <w:bookmarkEnd w:id="743"/>
      <w:bookmarkEnd w:id="744"/>
    </w:p>
    <w:p w14:paraId="661FD44A" w14:textId="77777777" w:rsidR="00585F4B" w:rsidRPr="00BA0C52" w:rsidRDefault="00585F4B" w:rsidP="00585F4B">
      <w:pPr>
        <w:rPr>
          <w:rFonts w:cs="v4.2.0"/>
          <w:lang w:eastAsia="zh-CN"/>
        </w:rPr>
      </w:pPr>
      <w:r w:rsidRPr="00BA0C52">
        <w:rPr>
          <w:rFonts w:cs="v4.2.0"/>
        </w:rPr>
        <w:t>The beam correspondence requirements for beam correspondence based on SSB are only applied under the following side conditions:</w:t>
      </w:r>
    </w:p>
    <w:p w14:paraId="6E200906" w14:textId="77777777" w:rsidR="00585F4B" w:rsidRPr="00BA0C52" w:rsidRDefault="00585F4B" w:rsidP="00585F4B">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5E072BD4" w14:textId="77777777" w:rsidR="00585F4B" w:rsidRPr="00BA0C52" w:rsidRDefault="00585F4B" w:rsidP="00585F4B">
      <w:pPr>
        <w:pStyle w:val="B10"/>
      </w:pPr>
      <w:r w:rsidRPr="00BA0C52">
        <w:t>-</w:t>
      </w:r>
      <w:r w:rsidRPr="00BA0C52">
        <w:tab/>
        <w:t>For beam correspondence, conditions for L1-RSRP measurements are fulfilled according to Table 6.6.7.3.2-1.</w:t>
      </w:r>
    </w:p>
    <w:p w14:paraId="54295F92" w14:textId="77777777" w:rsidR="00585F4B" w:rsidRPr="00BA0C52" w:rsidRDefault="00585F4B" w:rsidP="00585F4B">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BA0C52" w14:paraId="7A92A8A5"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445208" w14:textId="77777777" w:rsidR="00585F4B" w:rsidRPr="00BA0C52" w:rsidRDefault="00585F4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20BEFA0" w14:textId="77777777" w:rsidR="00585F4B" w:rsidRPr="00BA0C52" w:rsidRDefault="00585F4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F4841F" w14:textId="77777777" w:rsidR="00585F4B" w:rsidRPr="00BA0C52" w:rsidRDefault="00585F4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57D7F8A" w14:textId="77777777" w:rsidR="00585F4B" w:rsidRPr="00BA0C52" w:rsidRDefault="00585F4B">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585F4B" w:rsidRPr="00BA0C52" w14:paraId="39E10F5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675CC823" w14:textId="77777777" w:rsidR="00585F4B" w:rsidRPr="00BA0C52"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6D76CCD7" w14:textId="77777777" w:rsidR="00585F4B" w:rsidRPr="00BA0C52"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19D440D" w14:textId="77777777" w:rsidR="00585F4B" w:rsidRPr="00BA0C52" w:rsidRDefault="00585F4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486897" w14:textId="77777777" w:rsidR="00585F4B" w:rsidRPr="00BA0C52" w:rsidRDefault="00585F4B">
            <w:pPr>
              <w:pStyle w:val="TAH"/>
            </w:pPr>
            <w:r w:rsidRPr="00BA0C52">
              <w:t>dB</w:t>
            </w:r>
          </w:p>
        </w:tc>
      </w:tr>
      <w:tr w:rsidR="00585F4B" w:rsidRPr="00BA0C52" w14:paraId="6853B01F"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A177C6E" w14:textId="77777777" w:rsidR="00585F4B" w:rsidRPr="00BA0C52"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D39B7" w14:textId="77777777" w:rsidR="00585F4B" w:rsidRPr="00BA0C52" w:rsidRDefault="00585F4B">
            <w:pPr>
              <w:pStyle w:val="TAH"/>
            </w:pPr>
          </w:p>
        </w:tc>
        <w:tc>
          <w:tcPr>
            <w:tcW w:w="4533" w:type="dxa"/>
            <w:tcBorders>
              <w:top w:val="single" w:sz="4" w:space="0" w:color="auto"/>
              <w:left w:val="single" w:sz="4" w:space="0" w:color="auto"/>
              <w:right w:val="single" w:sz="4" w:space="0" w:color="auto"/>
            </w:tcBorders>
            <w:hideMark/>
          </w:tcPr>
          <w:p w14:paraId="106BEC56" w14:textId="77777777" w:rsidR="00585F4B" w:rsidRPr="00BA0C52" w:rsidRDefault="00585F4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7566454" w14:textId="77777777" w:rsidR="00585F4B" w:rsidRPr="00BA0C52" w:rsidRDefault="00585F4B">
            <w:pPr>
              <w:pStyle w:val="TAH"/>
            </w:pPr>
          </w:p>
        </w:tc>
      </w:tr>
      <w:tr w:rsidR="00585F4B" w:rsidRPr="00BA0C52" w14:paraId="1A616A8E" w14:textId="77777777">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D988BA5" w14:textId="77777777" w:rsidR="00585F4B" w:rsidRPr="00BA0C52" w:rsidRDefault="00585F4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03238D9" w14:textId="77777777" w:rsidR="00585F4B" w:rsidRPr="00BA0C52" w:rsidRDefault="00585F4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BB92B4" w14:textId="77777777" w:rsidR="00585F4B" w:rsidRPr="00BA0C52" w:rsidRDefault="00585F4B">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3F7F43C" w14:textId="77777777" w:rsidR="00585F4B" w:rsidRPr="00BA0C52" w:rsidRDefault="00585F4B">
            <w:pPr>
              <w:pStyle w:val="TAC"/>
              <w:rPr>
                <w:rFonts w:eastAsia="Yu Mincho"/>
                <w:lang w:eastAsia="ja-JP"/>
              </w:rPr>
            </w:pPr>
            <w:r w:rsidRPr="00BA0C52">
              <w:rPr>
                <w:rFonts w:eastAsia="Yu Mincho"/>
                <w:lang w:eastAsia="ja-JP"/>
              </w:rPr>
              <w:t>≥6</w:t>
            </w:r>
          </w:p>
        </w:tc>
      </w:tr>
      <w:tr w:rsidR="00585F4B" w:rsidRPr="00BA0C52" w14:paraId="511D883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6418B60"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8CA7C9" w14:textId="77777777" w:rsidR="00585F4B" w:rsidRPr="00BA0C52" w:rsidRDefault="00585F4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0D8F8E" w14:textId="77777777" w:rsidR="00585F4B" w:rsidRPr="00BA0C52" w:rsidRDefault="00585F4B">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94903A5" w14:textId="77777777" w:rsidR="00585F4B" w:rsidRPr="00BA0C52" w:rsidRDefault="00585F4B">
            <w:pPr>
              <w:pStyle w:val="TAC"/>
              <w:rPr>
                <w:rFonts w:eastAsia="Yu Mincho"/>
                <w:lang w:eastAsia="ja-JP"/>
              </w:rPr>
            </w:pPr>
          </w:p>
        </w:tc>
      </w:tr>
      <w:tr w:rsidR="00585F4B" w:rsidRPr="00BA0C52" w14:paraId="3B07744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50067F2"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2BA09C50" w14:textId="77777777" w:rsidR="00585F4B" w:rsidRPr="00BA0C52" w:rsidRDefault="00585F4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996408" w14:textId="77777777" w:rsidR="00585F4B" w:rsidRPr="00BA0C52" w:rsidRDefault="00585F4B">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69F5EDF" w14:textId="77777777" w:rsidR="00585F4B" w:rsidRPr="00BA0C52" w:rsidRDefault="00585F4B">
            <w:pPr>
              <w:pStyle w:val="TAC"/>
              <w:rPr>
                <w:rFonts w:eastAsia="Yu Mincho"/>
                <w:lang w:eastAsia="ja-JP"/>
              </w:rPr>
            </w:pPr>
          </w:p>
        </w:tc>
      </w:tr>
      <w:tr w:rsidR="00585F4B" w:rsidRPr="00BA0C52" w14:paraId="320A1B6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8052E93" w14:textId="77777777" w:rsidR="00585F4B" w:rsidRPr="00BA0C52" w:rsidRDefault="00585F4B">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proofErr w:type="spellStart"/>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69D88242" w14:textId="77777777" w:rsidR="00585F4B" w:rsidRPr="00BA0C52" w:rsidRDefault="00585F4B">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48CA412B" w14:textId="77777777" w:rsidR="00585F4B" w:rsidRPr="00BA0C52" w:rsidRDefault="00585F4B" w:rsidP="00585F4B">
      <w:pPr>
        <w:pStyle w:val="B10"/>
        <w:rPr>
          <w:rFonts w:cs="v4.2.0"/>
        </w:rPr>
      </w:pPr>
    </w:p>
    <w:p w14:paraId="1232E70A" w14:textId="77777777" w:rsidR="00585F4B" w:rsidRPr="00BA0C52" w:rsidRDefault="00585F4B" w:rsidP="00585F4B">
      <w:pPr>
        <w:pStyle w:val="Heading5"/>
      </w:pPr>
      <w:bookmarkStart w:id="745" w:name="_Toc98864356"/>
      <w:bookmarkStart w:id="746" w:name="_Toc99733605"/>
      <w:bookmarkStart w:id="747" w:name="_Toc106577510"/>
      <w:bookmarkStart w:id="748" w:name="_Toc114537261"/>
      <w:bookmarkStart w:id="749" w:name="_Toc115257529"/>
      <w:bookmarkStart w:id="750" w:name="_Toc123086849"/>
      <w:bookmarkStart w:id="751" w:name="_Toc123088584"/>
      <w:bookmarkStart w:id="752" w:name="_Toc124298240"/>
      <w:bookmarkStart w:id="753" w:name="_Toc130574991"/>
      <w:bookmarkStart w:id="754" w:name="_Toc131767401"/>
      <w:r w:rsidRPr="00BA0C52">
        <w:t>6.6.7.3.3</w:t>
      </w:r>
      <w:r w:rsidRPr="00BA0C52">
        <w:tab/>
        <w:t>Side Condition for CSI-RS based enhanced Beam Correspondence requirements</w:t>
      </w:r>
      <w:bookmarkEnd w:id="745"/>
      <w:bookmarkEnd w:id="746"/>
      <w:bookmarkEnd w:id="747"/>
      <w:bookmarkEnd w:id="748"/>
      <w:bookmarkEnd w:id="749"/>
      <w:bookmarkEnd w:id="750"/>
      <w:bookmarkEnd w:id="751"/>
      <w:bookmarkEnd w:id="752"/>
      <w:bookmarkEnd w:id="753"/>
      <w:bookmarkEnd w:id="754"/>
    </w:p>
    <w:p w14:paraId="45D62AFF" w14:textId="77777777" w:rsidR="00585F4B" w:rsidRPr="00BA0C52" w:rsidRDefault="00585F4B" w:rsidP="00585F4B">
      <w:pPr>
        <w:rPr>
          <w:rFonts w:cs="v4.2.0"/>
          <w:lang w:eastAsia="zh-CN"/>
        </w:rPr>
      </w:pPr>
      <w:r w:rsidRPr="00BA0C52">
        <w:rPr>
          <w:rFonts w:cs="v4.2.0"/>
        </w:rPr>
        <w:t>The beam correspondence requirements for beam correspondence based on CSI-RS are only applied under the following side conditions:</w:t>
      </w:r>
    </w:p>
    <w:p w14:paraId="443C539A" w14:textId="77777777" w:rsidR="00585F4B" w:rsidRPr="00BA0C52" w:rsidRDefault="00585F4B" w:rsidP="00585F4B">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960020D" w14:textId="77777777" w:rsidR="00585F4B" w:rsidRPr="00BA0C52" w:rsidRDefault="00585F4B" w:rsidP="00585F4B">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533B9506" w14:textId="77777777" w:rsidR="00585F4B" w:rsidRPr="00BA0C52" w:rsidRDefault="00585F4B" w:rsidP="00585F4B">
      <w:pPr>
        <w:pStyle w:val="B10"/>
      </w:pPr>
      <w:r w:rsidRPr="00BA0C52">
        <w:t>-</w:t>
      </w:r>
      <w:r w:rsidRPr="00BA0C52">
        <w:tab/>
        <w:t>For beam correspondence, conditions for L1-RSRP measurements are fulfilled according to Table 6.6.7.3.3-2 and SSB signal is provided according to Table 6.6.7.3.3-1.</w:t>
      </w:r>
    </w:p>
    <w:p w14:paraId="2FD0DB07" w14:textId="77777777" w:rsidR="00585F4B" w:rsidRPr="00BA0C52" w:rsidRDefault="00585F4B" w:rsidP="00585F4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BA0C52" w14:paraId="0BB37403"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A6F58D5" w14:textId="77777777" w:rsidR="00585F4B" w:rsidRPr="00BA0C52" w:rsidRDefault="00585F4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AFD38D" w14:textId="77777777" w:rsidR="00585F4B" w:rsidRPr="00BA0C52" w:rsidRDefault="00585F4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053788E" w14:textId="77777777" w:rsidR="00585F4B" w:rsidRPr="00BA0C52" w:rsidRDefault="00585F4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D449922" w14:textId="77777777" w:rsidR="00585F4B" w:rsidRPr="00BA0C52" w:rsidRDefault="00585F4B">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585F4B" w:rsidRPr="00BA0C52" w14:paraId="66299B3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E765594" w14:textId="77777777" w:rsidR="00585F4B" w:rsidRPr="00BA0C52"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1CBDFB57" w14:textId="77777777" w:rsidR="00585F4B" w:rsidRPr="00BA0C52"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5FF3B9" w14:textId="77777777" w:rsidR="00585F4B" w:rsidRPr="00BA0C52" w:rsidRDefault="00585F4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F15E61C" w14:textId="77777777" w:rsidR="00585F4B" w:rsidRPr="00BA0C52" w:rsidRDefault="00585F4B">
            <w:pPr>
              <w:pStyle w:val="TAH"/>
            </w:pPr>
            <w:r w:rsidRPr="00BA0C52">
              <w:t>dB</w:t>
            </w:r>
          </w:p>
        </w:tc>
      </w:tr>
      <w:tr w:rsidR="00585F4B" w:rsidRPr="00BA0C52" w14:paraId="7667EC48"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53434B1" w14:textId="77777777" w:rsidR="00585F4B" w:rsidRPr="00BA0C52"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D64E7B" w14:textId="77777777" w:rsidR="00585F4B" w:rsidRPr="00BA0C52" w:rsidRDefault="00585F4B">
            <w:pPr>
              <w:pStyle w:val="TAH"/>
            </w:pPr>
          </w:p>
        </w:tc>
        <w:tc>
          <w:tcPr>
            <w:tcW w:w="4533" w:type="dxa"/>
            <w:tcBorders>
              <w:top w:val="single" w:sz="4" w:space="0" w:color="auto"/>
              <w:left w:val="single" w:sz="4" w:space="0" w:color="auto"/>
              <w:right w:val="single" w:sz="4" w:space="0" w:color="auto"/>
            </w:tcBorders>
            <w:hideMark/>
          </w:tcPr>
          <w:p w14:paraId="1E8D98E8" w14:textId="77777777" w:rsidR="00585F4B" w:rsidRPr="00BA0C52" w:rsidRDefault="00585F4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92FB60D" w14:textId="77777777" w:rsidR="00585F4B" w:rsidRPr="00BA0C52" w:rsidRDefault="00585F4B">
            <w:pPr>
              <w:pStyle w:val="TAH"/>
            </w:pPr>
          </w:p>
        </w:tc>
      </w:tr>
      <w:tr w:rsidR="00585F4B" w:rsidRPr="00BA0C52" w14:paraId="4E2E2F5E"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E08503" w14:textId="77777777" w:rsidR="00585F4B" w:rsidRPr="00BA0C52" w:rsidRDefault="00585F4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F5B8B7F" w14:textId="77777777" w:rsidR="00585F4B" w:rsidRPr="00BA0C52" w:rsidRDefault="00585F4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60364F3" w14:textId="77777777" w:rsidR="00585F4B" w:rsidRPr="00BA0C52" w:rsidRDefault="00585F4B">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3B4481A3" w14:textId="77777777" w:rsidR="00585F4B" w:rsidRPr="00BA0C52" w:rsidRDefault="00585F4B">
            <w:pPr>
              <w:pStyle w:val="TAC"/>
              <w:rPr>
                <w:rFonts w:eastAsia="Yu Mincho"/>
                <w:lang w:eastAsia="ja-JP"/>
              </w:rPr>
            </w:pPr>
            <w:r w:rsidRPr="00BA0C52">
              <w:rPr>
                <w:rFonts w:eastAsia="Yu Mincho"/>
                <w:lang w:eastAsia="ja-JP"/>
              </w:rPr>
              <w:t>≥1</w:t>
            </w:r>
          </w:p>
        </w:tc>
      </w:tr>
      <w:tr w:rsidR="00585F4B" w:rsidRPr="00BA0C52" w14:paraId="6463204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CDC0B3A"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0A7A75C" w14:textId="77777777" w:rsidR="00585F4B" w:rsidRPr="00BA0C52" w:rsidRDefault="00585F4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ACC2E7E" w14:textId="77777777" w:rsidR="00585F4B" w:rsidRPr="00BA0C52" w:rsidRDefault="00585F4B">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462068D9" w14:textId="77777777" w:rsidR="00585F4B" w:rsidRPr="00BA0C52" w:rsidRDefault="00585F4B">
            <w:pPr>
              <w:pStyle w:val="TAC"/>
              <w:rPr>
                <w:rFonts w:eastAsia="Yu Mincho"/>
                <w:lang w:eastAsia="ja-JP"/>
              </w:rPr>
            </w:pPr>
          </w:p>
        </w:tc>
      </w:tr>
      <w:tr w:rsidR="00585F4B" w:rsidRPr="00BA0C52" w14:paraId="0883BB1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9DB1126"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42DBD36" w14:textId="77777777" w:rsidR="00585F4B" w:rsidRPr="00BA0C52" w:rsidRDefault="00585F4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9C0BBBA" w14:textId="77777777" w:rsidR="00585F4B" w:rsidRPr="00BA0C52" w:rsidRDefault="00585F4B">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11EE92D5" w14:textId="77777777" w:rsidR="00585F4B" w:rsidRPr="00BA0C52" w:rsidRDefault="00585F4B">
            <w:pPr>
              <w:pStyle w:val="TAC"/>
              <w:rPr>
                <w:rFonts w:eastAsia="Yu Mincho"/>
                <w:lang w:eastAsia="ja-JP"/>
              </w:rPr>
            </w:pPr>
          </w:p>
        </w:tc>
      </w:tr>
      <w:tr w:rsidR="00585F4B" w:rsidRPr="00BA0C52" w14:paraId="6E9BC126"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0AC2BCE" w14:textId="77777777" w:rsidR="00585F4B" w:rsidRPr="00BA0C52" w:rsidRDefault="00585F4B">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28195342" w14:textId="77777777" w:rsidR="00585F4B" w:rsidRPr="00BA0C52" w:rsidRDefault="00585F4B">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684DB528" w14:textId="77777777" w:rsidR="00585F4B" w:rsidRPr="00BA0C52" w:rsidRDefault="00585F4B" w:rsidP="00585F4B"/>
    <w:p w14:paraId="082B9E2B" w14:textId="77777777" w:rsidR="00585F4B" w:rsidRPr="00BA0C52" w:rsidRDefault="00585F4B" w:rsidP="00585F4B">
      <w:pPr>
        <w:pStyle w:val="TH"/>
      </w:pPr>
      <w:r w:rsidRPr="00BA0C52">
        <w:lastRenderedPageBreak/>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BA0C52" w14:paraId="697D6FF7"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C5F9AE9" w14:textId="77777777" w:rsidR="00585F4B" w:rsidRPr="00BA0C52" w:rsidRDefault="00585F4B">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AC69477" w14:textId="77777777" w:rsidR="00585F4B" w:rsidRPr="00BA0C52" w:rsidRDefault="00585F4B">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F3A7F6F" w14:textId="77777777" w:rsidR="00585F4B" w:rsidRPr="00BA0C52" w:rsidRDefault="00585F4B">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3795DF" w14:textId="77777777" w:rsidR="00585F4B" w:rsidRPr="00BA0C52" w:rsidRDefault="00585F4B">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585F4B" w:rsidRPr="00BA0C52" w14:paraId="5F58A03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C3D3C69" w14:textId="77777777" w:rsidR="00585F4B" w:rsidRPr="00BA0C52"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24434E48" w14:textId="77777777" w:rsidR="00585F4B" w:rsidRPr="00BA0C52"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51ED43B" w14:textId="77777777" w:rsidR="00585F4B" w:rsidRPr="00BA0C52" w:rsidRDefault="00585F4B">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AC0BE7D" w14:textId="77777777" w:rsidR="00585F4B" w:rsidRPr="00BA0C52" w:rsidRDefault="00585F4B">
            <w:pPr>
              <w:pStyle w:val="TAH"/>
            </w:pPr>
            <w:r w:rsidRPr="00BA0C52">
              <w:t>dB</w:t>
            </w:r>
          </w:p>
        </w:tc>
      </w:tr>
      <w:tr w:rsidR="00585F4B" w:rsidRPr="00BA0C52" w14:paraId="2443EF15"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066F62" w14:textId="77777777" w:rsidR="00585F4B" w:rsidRPr="00BA0C52"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FEBFEE9" w14:textId="77777777" w:rsidR="00585F4B" w:rsidRPr="00BA0C52"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B9EF13C" w14:textId="77777777" w:rsidR="00585F4B" w:rsidRPr="00BA0C52" w:rsidRDefault="00585F4B">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B99544D" w14:textId="77777777" w:rsidR="00585F4B" w:rsidRPr="00BA0C52" w:rsidRDefault="00585F4B">
            <w:pPr>
              <w:pStyle w:val="TAH"/>
            </w:pPr>
          </w:p>
        </w:tc>
      </w:tr>
      <w:tr w:rsidR="00585F4B" w:rsidRPr="00BA0C52" w14:paraId="1C95AA7F"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D37BBB0" w14:textId="77777777" w:rsidR="00585F4B" w:rsidRPr="00BA0C52" w:rsidRDefault="00585F4B">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E283E95" w14:textId="77777777" w:rsidR="00585F4B" w:rsidRPr="00BA0C52" w:rsidRDefault="00585F4B">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8F5A655" w14:textId="77777777" w:rsidR="00585F4B" w:rsidRPr="00BA0C52" w:rsidRDefault="00585F4B">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2FADA4D" w14:textId="77777777" w:rsidR="00585F4B" w:rsidRPr="00BA0C52" w:rsidRDefault="00585F4B">
            <w:pPr>
              <w:pStyle w:val="TAC"/>
              <w:rPr>
                <w:rFonts w:eastAsia="Yu Mincho"/>
                <w:lang w:eastAsia="ja-JP"/>
              </w:rPr>
            </w:pPr>
            <w:r w:rsidRPr="00BA0C52">
              <w:rPr>
                <w:rFonts w:eastAsia="Yu Mincho"/>
                <w:lang w:eastAsia="ja-JP"/>
              </w:rPr>
              <w:t>≥6</w:t>
            </w:r>
          </w:p>
        </w:tc>
      </w:tr>
      <w:tr w:rsidR="00585F4B" w:rsidRPr="00BA0C52" w14:paraId="6620400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34BA7A9E" w14:textId="77777777" w:rsidR="00585F4B" w:rsidRPr="00BA0C52"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0FEC6E1" w14:textId="77777777" w:rsidR="00585F4B" w:rsidRPr="00BA0C52" w:rsidRDefault="00585F4B">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9208A84" w14:textId="77777777" w:rsidR="00585F4B" w:rsidRPr="00BA0C52" w:rsidRDefault="00585F4B">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706ECFA1" w14:textId="77777777" w:rsidR="00585F4B" w:rsidRPr="00BA0C52" w:rsidRDefault="00585F4B">
            <w:pPr>
              <w:pStyle w:val="TAC"/>
              <w:rPr>
                <w:rFonts w:eastAsia="Yu Mincho"/>
                <w:lang w:eastAsia="ja-JP"/>
              </w:rPr>
            </w:pPr>
          </w:p>
        </w:tc>
      </w:tr>
      <w:tr w:rsidR="00585F4B" w:rsidRPr="00BA0C52" w14:paraId="6808A9B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E4660ED" w14:textId="77777777" w:rsidR="00585F4B" w:rsidRPr="00BA0C52"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6D01705C" w14:textId="77777777" w:rsidR="00585F4B" w:rsidRPr="00BA0C52" w:rsidRDefault="00585F4B">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6B407AD2" w14:textId="77777777" w:rsidR="00585F4B" w:rsidRPr="00BA0C52" w:rsidRDefault="00585F4B">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3B4BECE" w14:textId="77777777" w:rsidR="00585F4B" w:rsidRPr="00BA0C52" w:rsidRDefault="00585F4B">
            <w:pPr>
              <w:pStyle w:val="TAC"/>
              <w:rPr>
                <w:rFonts w:eastAsia="Yu Mincho"/>
                <w:lang w:eastAsia="ja-JP"/>
              </w:rPr>
            </w:pPr>
          </w:p>
        </w:tc>
      </w:tr>
      <w:tr w:rsidR="00585F4B" w:rsidRPr="00BA0C52" w14:paraId="5C6F643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F62E8BB" w14:textId="77777777" w:rsidR="00585F4B" w:rsidRPr="00BA0C52" w:rsidRDefault="00585F4B">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proofErr w:type="gramStart"/>
            <w:r w:rsidRPr="00BA0C52">
              <w:t>MB</w:t>
            </w:r>
            <w:r w:rsidRPr="00BA0C52">
              <w:rPr>
                <w:vertAlign w:val="subscript"/>
              </w:rPr>
              <w:t>S</w:t>
            </w:r>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872A53" w14:textId="77777777" w:rsidR="00585F4B" w:rsidRPr="00BA0C52" w:rsidRDefault="00585F4B">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3864059F" w14:textId="77777777" w:rsidR="00585F4B" w:rsidRPr="00BA0C52" w:rsidRDefault="00585F4B" w:rsidP="00585F4B"/>
    <w:p w14:paraId="703864D3" w14:textId="77777777" w:rsidR="00585F4B" w:rsidRPr="00BA0C52" w:rsidRDefault="00585F4B" w:rsidP="00585F4B">
      <w:pPr>
        <w:pStyle w:val="Heading4"/>
      </w:pPr>
      <w:bookmarkStart w:id="755" w:name="_Toc98864357"/>
      <w:bookmarkStart w:id="756" w:name="_Toc99733606"/>
      <w:bookmarkStart w:id="757" w:name="_Toc106577511"/>
      <w:bookmarkStart w:id="758" w:name="_Toc114537262"/>
      <w:bookmarkStart w:id="759" w:name="_Toc115257530"/>
      <w:bookmarkStart w:id="760" w:name="_Toc123086850"/>
      <w:bookmarkStart w:id="761" w:name="_Toc123088585"/>
      <w:bookmarkStart w:id="762" w:name="_Toc124298241"/>
      <w:bookmarkStart w:id="763" w:name="_Toc130574992"/>
      <w:bookmarkStart w:id="764" w:name="_Toc131767402"/>
      <w:r w:rsidRPr="00BA0C52">
        <w:t>6.6.7.4</w:t>
      </w:r>
      <w:r w:rsidRPr="00BA0C52">
        <w:tab/>
        <w:t>Applicability</w:t>
      </w:r>
      <w:bookmarkEnd w:id="755"/>
      <w:bookmarkEnd w:id="756"/>
      <w:bookmarkEnd w:id="757"/>
      <w:bookmarkEnd w:id="758"/>
      <w:bookmarkEnd w:id="759"/>
      <w:bookmarkEnd w:id="760"/>
      <w:bookmarkEnd w:id="761"/>
      <w:bookmarkEnd w:id="762"/>
      <w:bookmarkEnd w:id="763"/>
      <w:bookmarkEnd w:id="764"/>
    </w:p>
    <w:p w14:paraId="3E80D81B" w14:textId="77777777" w:rsidR="00585F4B" w:rsidRPr="00BA0C52" w:rsidRDefault="00585F4B" w:rsidP="00585F4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6FEF5B8C" w14:textId="77777777" w:rsidR="00585F4B" w:rsidRPr="00BA0C52" w:rsidRDefault="00585F4B" w:rsidP="00585F4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4C97FE99" w14:textId="77777777" w:rsidR="00585F4B" w:rsidRPr="00BA0C52" w:rsidRDefault="00585F4B" w:rsidP="00585F4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7E0F0D6B" w14:textId="77777777" w:rsidR="00585F4B" w:rsidRPr="00BA0C52" w:rsidRDefault="00585F4B" w:rsidP="00585F4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282B9E9" w14:textId="77777777" w:rsidR="00585F4B" w:rsidRPr="00BA0C52" w:rsidRDefault="00585F4B" w:rsidP="00585F4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0C22D2D3" w14:textId="77777777" w:rsidR="00585F4B" w:rsidRDefault="00585F4B" w:rsidP="00585F4B">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2EFE9E74" w14:textId="77777777" w:rsidR="00585F4B" w:rsidRDefault="00585F4B" w:rsidP="00585F4B"/>
    <w:p w14:paraId="79118BA6" w14:textId="77777777" w:rsidR="00585F4B" w:rsidRDefault="00585F4B" w:rsidP="00585F4B">
      <w:pPr>
        <w:pStyle w:val="Heading3"/>
      </w:pPr>
      <w:bookmarkStart w:id="765" w:name="_Toc98864358"/>
      <w:bookmarkStart w:id="766" w:name="_Toc99733607"/>
      <w:bookmarkStart w:id="767" w:name="_Toc106577512"/>
      <w:bookmarkStart w:id="768" w:name="_Toc114537263"/>
      <w:bookmarkStart w:id="769" w:name="_Toc115257531"/>
      <w:bookmarkStart w:id="770" w:name="_Toc123086851"/>
      <w:bookmarkStart w:id="771" w:name="_Toc123088586"/>
      <w:bookmarkStart w:id="772" w:name="_Toc124298242"/>
      <w:bookmarkStart w:id="773" w:name="_Toc130574993"/>
      <w:bookmarkStart w:id="774" w:name="_Toc131767403"/>
      <w:r>
        <w:t>6.6.8</w:t>
      </w:r>
      <w:r>
        <w:tab/>
        <w:t>Beam correspondence for power class 7</w:t>
      </w:r>
      <w:bookmarkEnd w:id="765"/>
      <w:bookmarkEnd w:id="766"/>
      <w:bookmarkEnd w:id="767"/>
      <w:bookmarkEnd w:id="768"/>
      <w:bookmarkEnd w:id="769"/>
      <w:bookmarkEnd w:id="770"/>
      <w:bookmarkEnd w:id="771"/>
      <w:bookmarkEnd w:id="772"/>
      <w:bookmarkEnd w:id="773"/>
      <w:bookmarkEnd w:id="774"/>
    </w:p>
    <w:p w14:paraId="31275265" w14:textId="77777777" w:rsidR="00585F4B" w:rsidRPr="00C04A08" w:rsidRDefault="00585F4B" w:rsidP="00585F4B">
      <w:pPr>
        <w:pStyle w:val="Heading4"/>
      </w:pPr>
      <w:bookmarkStart w:id="775" w:name="_Toc98864359"/>
      <w:bookmarkStart w:id="776" w:name="_Toc99733608"/>
      <w:bookmarkStart w:id="777" w:name="_Toc106577513"/>
      <w:bookmarkStart w:id="778" w:name="_Toc114537264"/>
      <w:bookmarkStart w:id="779" w:name="_Toc115257532"/>
      <w:bookmarkStart w:id="780" w:name="_Toc123086852"/>
      <w:bookmarkStart w:id="781" w:name="_Toc123088587"/>
      <w:bookmarkStart w:id="782" w:name="_Toc124298243"/>
      <w:bookmarkStart w:id="783" w:name="_Toc130574994"/>
      <w:bookmarkStart w:id="784" w:name="_Toc131767404"/>
      <w:r>
        <w:t>6.6.8</w:t>
      </w:r>
      <w:r w:rsidRPr="00C04A08">
        <w:t>.1</w:t>
      </w:r>
      <w:r w:rsidRPr="00C04A08">
        <w:tab/>
        <w:t>General</w:t>
      </w:r>
      <w:bookmarkEnd w:id="775"/>
      <w:bookmarkEnd w:id="776"/>
      <w:bookmarkEnd w:id="777"/>
      <w:bookmarkEnd w:id="778"/>
      <w:bookmarkEnd w:id="779"/>
      <w:bookmarkEnd w:id="780"/>
      <w:bookmarkEnd w:id="781"/>
      <w:bookmarkEnd w:id="782"/>
      <w:bookmarkEnd w:id="783"/>
      <w:bookmarkEnd w:id="784"/>
    </w:p>
    <w:p w14:paraId="4C90C688" w14:textId="22126FAF" w:rsidR="00585F4B" w:rsidRPr="00C04A08" w:rsidRDefault="00585F4B" w:rsidP="00585F4B">
      <w:r w:rsidRPr="00C04A08">
        <w:t>The beam corresponden</w:t>
      </w:r>
      <w:r>
        <w:t>ce requirement for power class 7</w:t>
      </w:r>
      <w:r w:rsidRPr="00C04A08">
        <w:t xml:space="preserve"> UEs </w:t>
      </w:r>
      <w:ins w:id="785" w:author="Huawei-Chunying Gu" w:date="2023-05-26T09:10:00Z">
        <w:r w:rsidR="00DB2BBB">
          <w:t>in RRC_CONNECTED</w:t>
        </w:r>
        <w:r w:rsidR="00DB2BBB" w:rsidRPr="00C04A08">
          <w:t xml:space="preserve">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691D2113" w14:textId="77777777" w:rsidR="00585F4B" w:rsidRPr="003E4238" w:rsidRDefault="00585F4B" w:rsidP="00585F4B">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1D8AD5A8" w14:textId="77777777" w:rsidR="00585F4B" w:rsidRPr="003E4238" w:rsidRDefault="00585F4B" w:rsidP="00585F4B">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72335C41" w14:textId="77777777" w:rsidR="00585F4B" w:rsidRPr="003E4238" w:rsidRDefault="00585F4B" w:rsidP="00585F4B">
      <w:pPr>
        <w:pStyle w:val="B10"/>
      </w:pPr>
      <w:r w:rsidRPr="003E4238">
        <w:lastRenderedPageBreak/>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37671BBB" w14:textId="77777777" w:rsidR="00585F4B" w:rsidRPr="00C04A08" w:rsidRDefault="00585F4B" w:rsidP="00585F4B">
      <w:pPr>
        <w:pStyle w:val="Heading4"/>
      </w:pPr>
      <w:bookmarkStart w:id="786" w:name="_Toc98864360"/>
      <w:bookmarkStart w:id="787" w:name="_Toc99733609"/>
      <w:bookmarkStart w:id="788" w:name="_Toc106577514"/>
      <w:bookmarkStart w:id="789" w:name="_Toc114537265"/>
      <w:bookmarkStart w:id="790" w:name="_Toc115257533"/>
      <w:bookmarkStart w:id="791" w:name="_Toc123086853"/>
      <w:bookmarkStart w:id="792" w:name="_Toc123088588"/>
      <w:bookmarkStart w:id="793" w:name="_Toc124298244"/>
      <w:bookmarkStart w:id="794" w:name="_Toc130574995"/>
      <w:bookmarkStart w:id="795" w:name="_Toc131767405"/>
      <w:r>
        <w:t>6.6.8</w:t>
      </w:r>
      <w:r w:rsidRPr="00C04A08">
        <w:t>.2</w:t>
      </w:r>
      <w:r w:rsidRPr="00C04A08">
        <w:tab/>
      </w:r>
      <w:r>
        <w:t>Void</w:t>
      </w:r>
      <w:bookmarkEnd w:id="786"/>
      <w:bookmarkEnd w:id="787"/>
      <w:bookmarkEnd w:id="788"/>
      <w:bookmarkEnd w:id="789"/>
      <w:bookmarkEnd w:id="790"/>
      <w:bookmarkEnd w:id="791"/>
      <w:bookmarkEnd w:id="792"/>
      <w:bookmarkEnd w:id="793"/>
      <w:bookmarkEnd w:id="794"/>
      <w:bookmarkEnd w:id="795"/>
      <w:r w:rsidRPr="00C04A08">
        <w:t xml:space="preserve"> </w:t>
      </w:r>
    </w:p>
    <w:p w14:paraId="099FA0FD" w14:textId="77777777" w:rsidR="00585F4B" w:rsidRPr="00C04A08" w:rsidRDefault="00585F4B" w:rsidP="00585F4B">
      <w:pPr>
        <w:pStyle w:val="Heading4"/>
      </w:pPr>
      <w:bookmarkStart w:id="796" w:name="_Toc98864361"/>
      <w:bookmarkStart w:id="797" w:name="_Toc99733610"/>
      <w:bookmarkStart w:id="798" w:name="_Toc106577515"/>
      <w:bookmarkStart w:id="799" w:name="_Toc114537266"/>
      <w:bookmarkStart w:id="800" w:name="_Toc115257534"/>
      <w:bookmarkStart w:id="801" w:name="_Toc123086854"/>
      <w:bookmarkStart w:id="802" w:name="_Toc123088589"/>
      <w:bookmarkStart w:id="803" w:name="_Toc124298245"/>
      <w:bookmarkStart w:id="804" w:name="_Toc130574996"/>
      <w:bookmarkStart w:id="805" w:name="_Toc131767406"/>
      <w:r>
        <w:t>6.6.8</w:t>
      </w:r>
      <w:r w:rsidRPr="00C04A08">
        <w:t>.3</w:t>
      </w:r>
      <w:r w:rsidRPr="00C04A08">
        <w:tab/>
        <w:t>Side Conditions</w:t>
      </w:r>
      <w:bookmarkEnd w:id="796"/>
      <w:bookmarkEnd w:id="797"/>
      <w:bookmarkEnd w:id="798"/>
      <w:bookmarkEnd w:id="799"/>
      <w:bookmarkEnd w:id="800"/>
      <w:bookmarkEnd w:id="801"/>
      <w:bookmarkEnd w:id="802"/>
      <w:bookmarkEnd w:id="803"/>
      <w:bookmarkEnd w:id="804"/>
      <w:bookmarkEnd w:id="805"/>
    </w:p>
    <w:p w14:paraId="4BEFCB66" w14:textId="77777777" w:rsidR="00585F4B" w:rsidRPr="00C04A08" w:rsidRDefault="00585F4B" w:rsidP="00585F4B">
      <w:pPr>
        <w:pStyle w:val="Heading5"/>
      </w:pPr>
      <w:bookmarkStart w:id="806" w:name="_Toc98864362"/>
      <w:bookmarkStart w:id="807" w:name="_Toc99733611"/>
      <w:bookmarkStart w:id="808" w:name="_Toc106577516"/>
      <w:bookmarkStart w:id="809" w:name="_Toc114537267"/>
      <w:bookmarkStart w:id="810" w:name="_Toc115257535"/>
      <w:bookmarkStart w:id="811" w:name="_Toc123086855"/>
      <w:bookmarkStart w:id="812" w:name="_Toc123088590"/>
      <w:bookmarkStart w:id="813" w:name="_Toc124298246"/>
      <w:bookmarkStart w:id="814" w:name="_Toc130574997"/>
      <w:bookmarkStart w:id="815" w:name="_Toc131767407"/>
      <w:r>
        <w:t>6.6.8</w:t>
      </w:r>
      <w:r w:rsidRPr="00C04A08">
        <w:t>.3.1</w:t>
      </w:r>
      <w:r w:rsidRPr="00C04A08">
        <w:tab/>
        <w:t>Side Condition for beam correspondence based on SSB and CSI-RS</w:t>
      </w:r>
      <w:bookmarkEnd w:id="806"/>
      <w:bookmarkEnd w:id="807"/>
      <w:bookmarkEnd w:id="808"/>
      <w:bookmarkEnd w:id="809"/>
      <w:bookmarkEnd w:id="810"/>
      <w:bookmarkEnd w:id="811"/>
      <w:bookmarkEnd w:id="812"/>
      <w:bookmarkEnd w:id="813"/>
      <w:bookmarkEnd w:id="814"/>
      <w:bookmarkEnd w:id="815"/>
    </w:p>
    <w:p w14:paraId="495AD874"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3D2EB029"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328DC74" w14:textId="77777777" w:rsidR="00585F4B" w:rsidRPr="00C04A08" w:rsidRDefault="00585F4B" w:rsidP="00585F4B">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119E1387" w14:textId="77777777" w:rsidR="00585F4B" w:rsidRPr="00C04A08" w:rsidRDefault="00585F4B" w:rsidP="00585F4B">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785FDD29" w14:textId="77777777" w:rsidR="00585F4B" w:rsidRPr="00C04A08" w:rsidRDefault="00585F4B" w:rsidP="00585F4B">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6D0CB55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B453CD"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0FF9425"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7E343E2"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AFF312"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25826487"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B9555C6"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4B0842F4"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6FD630F"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1CDF6D1" w14:textId="77777777" w:rsidR="00585F4B" w:rsidRPr="00C04A08" w:rsidRDefault="00585F4B">
            <w:pPr>
              <w:pStyle w:val="TAH"/>
            </w:pPr>
            <w:r w:rsidRPr="00C04A08">
              <w:t>dB</w:t>
            </w:r>
          </w:p>
        </w:tc>
      </w:tr>
      <w:tr w:rsidR="00585F4B" w:rsidRPr="00C04A08" w14:paraId="4D118AF5"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6575627"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F90D81B"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62BF57A7"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28552" w14:textId="77777777" w:rsidR="00585F4B" w:rsidRPr="00C04A08" w:rsidRDefault="00585F4B">
            <w:pPr>
              <w:pStyle w:val="TAH"/>
            </w:pPr>
          </w:p>
        </w:tc>
      </w:tr>
      <w:tr w:rsidR="00585F4B" w:rsidRPr="00C04A08" w14:paraId="75A30C3F"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50CAF9F"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BA3FB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E2AA72A" w14:textId="77777777" w:rsidR="00585F4B" w:rsidRPr="00C04A08" w:rsidRDefault="00585F4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455C011A"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4B4A9259"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B19C9DF"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622296"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AD5C5A3" w14:textId="77777777" w:rsidR="00585F4B" w:rsidRPr="00C04A08" w:rsidRDefault="00585F4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460BBC7B" w14:textId="77777777" w:rsidR="00585F4B" w:rsidRPr="00C04A08" w:rsidRDefault="00585F4B">
            <w:pPr>
              <w:pStyle w:val="TAC"/>
              <w:rPr>
                <w:rFonts w:eastAsia="Yu Mincho"/>
                <w:lang w:eastAsia="ja-JP"/>
              </w:rPr>
            </w:pPr>
          </w:p>
        </w:tc>
      </w:tr>
      <w:tr w:rsidR="00585F4B" w:rsidRPr="00C04A08" w14:paraId="1BFB28A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6DD4E1B"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30A1941" w14:textId="77777777" w:rsidR="00585F4B" w:rsidRPr="00C04A08" w:rsidRDefault="00585F4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577BC56" w14:textId="77777777" w:rsidR="00585F4B" w:rsidRPr="00C04A08" w:rsidRDefault="00585F4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D811479" w14:textId="77777777" w:rsidR="00585F4B" w:rsidRPr="00C04A08" w:rsidRDefault="00585F4B">
            <w:pPr>
              <w:pStyle w:val="TAC"/>
              <w:rPr>
                <w:rFonts w:eastAsia="Yu Mincho"/>
                <w:lang w:eastAsia="ja-JP"/>
              </w:rPr>
            </w:pPr>
          </w:p>
        </w:tc>
      </w:tr>
      <w:tr w:rsidR="00585F4B" w:rsidRPr="00C04A08" w14:paraId="55F40BEE"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D530EBF" w14:textId="77777777" w:rsidR="00585F4B" w:rsidRPr="00C04A08" w:rsidRDefault="00585F4B">
            <w:pPr>
              <w:pStyle w:val="TAN"/>
            </w:pPr>
            <w:r w:rsidRPr="00C04A08">
              <w:t>NOTE 1:</w:t>
            </w:r>
            <w:r w:rsidRPr="00C04A08">
              <w:tab/>
            </w:r>
            <w:r>
              <w:t>Void</w:t>
            </w:r>
          </w:p>
          <w:p w14:paraId="46696FD5"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0E7A833A" w14:textId="77777777" w:rsidR="00585F4B" w:rsidRPr="00C04A08" w:rsidRDefault="00585F4B" w:rsidP="00585F4B">
      <w:pPr>
        <w:pStyle w:val="B10"/>
        <w:ind w:leftChars="142"/>
      </w:pPr>
    </w:p>
    <w:p w14:paraId="0D0912C7" w14:textId="77777777" w:rsidR="00585F4B" w:rsidRPr="00C04A08" w:rsidRDefault="00585F4B" w:rsidP="00585F4B">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3864AAB0"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221371"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650A3E7"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EACA430"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23CC62" w14:textId="77777777" w:rsidR="00585F4B" w:rsidRPr="00C04A08" w:rsidRDefault="00585F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585F4B" w:rsidRPr="00C04A08" w14:paraId="6BCC661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8F4E8AC"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368ED3F2"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065AD01"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7AABAC7" w14:textId="77777777" w:rsidR="00585F4B" w:rsidRPr="00C04A08" w:rsidRDefault="00585F4B">
            <w:pPr>
              <w:pStyle w:val="TAH"/>
            </w:pPr>
            <w:r w:rsidRPr="00C04A08">
              <w:t>dB</w:t>
            </w:r>
          </w:p>
        </w:tc>
      </w:tr>
      <w:tr w:rsidR="00585F4B" w:rsidRPr="00C04A08" w14:paraId="44640FD1"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B748B18"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08E75E"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DA0DE36"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F798806" w14:textId="77777777" w:rsidR="00585F4B" w:rsidRPr="00C04A08" w:rsidRDefault="00585F4B">
            <w:pPr>
              <w:pStyle w:val="TAH"/>
            </w:pPr>
          </w:p>
        </w:tc>
      </w:tr>
      <w:tr w:rsidR="00585F4B" w:rsidRPr="00C04A08" w14:paraId="5AD842DA"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BFA343"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E70F1D"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A3BBA33" w14:textId="77777777" w:rsidR="00585F4B" w:rsidRPr="00C04A08" w:rsidRDefault="00585F4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60634198"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5BE326E7"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35898ED8"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939D2A7"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A5336DF" w14:textId="77777777" w:rsidR="00585F4B" w:rsidRPr="00C04A08" w:rsidRDefault="00585F4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56CD990" w14:textId="77777777" w:rsidR="00585F4B" w:rsidRPr="00C04A08" w:rsidRDefault="00585F4B">
            <w:pPr>
              <w:pStyle w:val="TAC"/>
              <w:rPr>
                <w:rFonts w:eastAsia="Yu Mincho"/>
                <w:lang w:eastAsia="ja-JP"/>
              </w:rPr>
            </w:pPr>
          </w:p>
        </w:tc>
      </w:tr>
      <w:tr w:rsidR="00585F4B" w:rsidRPr="00C04A08" w14:paraId="40FB3C8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4585199"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3B3F20B7" w14:textId="77777777" w:rsidR="00585F4B" w:rsidRPr="00C04A08" w:rsidRDefault="00585F4B">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FD6E6EA" w14:textId="77777777" w:rsidR="00585F4B" w:rsidRPr="00C04A08" w:rsidRDefault="00585F4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7265A86C" w14:textId="77777777" w:rsidR="00585F4B" w:rsidRPr="00C04A08" w:rsidRDefault="00585F4B">
            <w:pPr>
              <w:pStyle w:val="TAC"/>
              <w:rPr>
                <w:rFonts w:eastAsia="Yu Mincho"/>
                <w:lang w:eastAsia="ja-JP"/>
              </w:rPr>
            </w:pPr>
          </w:p>
        </w:tc>
      </w:tr>
      <w:tr w:rsidR="00585F4B" w:rsidRPr="00C04A08" w14:paraId="1E40887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14E0CA5"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2A47C440"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CC031EF" w14:textId="77777777" w:rsidR="00585F4B" w:rsidRPr="00C04A08" w:rsidRDefault="00585F4B" w:rsidP="00585F4B"/>
    <w:p w14:paraId="644860D8" w14:textId="77777777" w:rsidR="00585F4B" w:rsidRPr="00C04A08" w:rsidRDefault="00585F4B" w:rsidP="00585F4B">
      <w:pPr>
        <w:pStyle w:val="Heading5"/>
      </w:pPr>
      <w:bookmarkStart w:id="816" w:name="_Toc98864363"/>
      <w:bookmarkStart w:id="817" w:name="_Toc99733612"/>
      <w:bookmarkStart w:id="818" w:name="_Toc106577517"/>
      <w:bookmarkStart w:id="819" w:name="_Toc114537268"/>
      <w:bookmarkStart w:id="820" w:name="_Toc115257536"/>
      <w:bookmarkStart w:id="821" w:name="_Toc123086856"/>
      <w:bookmarkStart w:id="822" w:name="_Toc123088591"/>
      <w:bookmarkStart w:id="823" w:name="_Toc124298247"/>
      <w:bookmarkStart w:id="824" w:name="_Toc130574998"/>
      <w:bookmarkStart w:id="825" w:name="_Toc131767408"/>
      <w:r>
        <w:t>6.6.8</w:t>
      </w:r>
      <w:r w:rsidRPr="00C04A08">
        <w:t>.3.2</w:t>
      </w:r>
      <w:r w:rsidRPr="00C04A08">
        <w:tab/>
        <w:t>Side Condition for SSB based enhanced Beam Correspondence requirements</w:t>
      </w:r>
      <w:bookmarkEnd w:id="816"/>
      <w:bookmarkEnd w:id="817"/>
      <w:bookmarkEnd w:id="818"/>
      <w:bookmarkEnd w:id="819"/>
      <w:bookmarkEnd w:id="820"/>
      <w:bookmarkEnd w:id="821"/>
      <w:bookmarkEnd w:id="822"/>
      <w:bookmarkEnd w:id="823"/>
      <w:bookmarkEnd w:id="824"/>
      <w:bookmarkEnd w:id="825"/>
    </w:p>
    <w:p w14:paraId="47B83DCF"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02280F9C"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55EB8C3E" w14:textId="77777777" w:rsidR="00585F4B" w:rsidRPr="003C6ED8" w:rsidRDefault="00585F4B" w:rsidP="00585F4B">
      <w:pPr>
        <w:pStyle w:val="B10"/>
        <w:rPr>
          <w:rFonts w:cs="v4.2.0"/>
        </w:rPr>
      </w:pPr>
      <w:r>
        <w:t>-</w:t>
      </w:r>
      <w:r>
        <w:tab/>
      </w:r>
      <w:r w:rsidRPr="00C04A08">
        <w:t>For beam correspondence, conditions for L1-RSRP measurements are fu</w:t>
      </w:r>
      <w:r>
        <w:t>lfilled according to Table 6.6.8</w:t>
      </w:r>
      <w:r w:rsidRPr="00C04A08">
        <w:t>.3.1-1.</w:t>
      </w:r>
    </w:p>
    <w:p w14:paraId="487005AF" w14:textId="77777777" w:rsidR="00585F4B" w:rsidRPr="00C04A08" w:rsidRDefault="00585F4B" w:rsidP="00585F4B">
      <w:pPr>
        <w:pStyle w:val="Heading5"/>
      </w:pPr>
      <w:bookmarkStart w:id="826" w:name="_Toc98864364"/>
      <w:bookmarkStart w:id="827" w:name="_Toc99733613"/>
      <w:bookmarkStart w:id="828" w:name="_Toc106577518"/>
      <w:bookmarkStart w:id="829" w:name="_Toc114537269"/>
      <w:bookmarkStart w:id="830" w:name="_Toc115257537"/>
      <w:bookmarkStart w:id="831" w:name="_Toc123086857"/>
      <w:bookmarkStart w:id="832" w:name="_Toc123088592"/>
      <w:bookmarkStart w:id="833" w:name="_Toc124298248"/>
      <w:bookmarkStart w:id="834" w:name="_Toc130574999"/>
      <w:bookmarkStart w:id="835" w:name="_Toc131767409"/>
      <w:r>
        <w:lastRenderedPageBreak/>
        <w:t>6.6.8</w:t>
      </w:r>
      <w:r w:rsidRPr="00C04A08">
        <w:t>.3.3</w:t>
      </w:r>
      <w:r w:rsidRPr="00C04A08">
        <w:tab/>
        <w:t>Side Condition for CSI-RS based enhanced Beam Correspondence requirements</w:t>
      </w:r>
      <w:bookmarkEnd w:id="826"/>
      <w:bookmarkEnd w:id="827"/>
      <w:bookmarkEnd w:id="828"/>
      <w:bookmarkEnd w:id="829"/>
      <w:bookmarkEnd w:id="830"/>
      <w:bookmarkEnd w:id="831"/>
      <w:bookmarkEnd w:id="832"/>
      <w:bookmarkEnd w:id="833"/>
      <w:bookmarkEnd w:id="834"/>
      <w:bookmarkEnd w:id="835"/>
    </w:p>
    <w:p w14:paraId="0C96EF48"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1566556E"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1E82040"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129EF13" w14:textId="77777777" w:rsidR="00585F4B" w:rsidRDefault="00585F4B" w:rsidP="00585F4B">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10C56BBF" w14:textId="77777777" w:rsidR="00585F4B" w:rsidRPr="00C04A08" w:rsidRDefault="00585F4B" w:rsidP="00585F4B">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76AF699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C32893"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9F84CFE"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5AE91F4"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5220F3D" w14:textId="77777777" w:rsidR="00585F4B" w:rsidRPr="00C04A08" w:rsidRDefault="00585F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585F4B" w:rsidRPr="00C04A08" w14:paraId="66840278"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2724B7A"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5C652C6"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4624C6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A19B010" w14:textId="77777777" w:rsidR="00585F4B" w:rsidRPr="00C04A08" w:rsidRDefault="00585F4B">
            <w:pPr>
              <w:pStyle w:val="TAH"/>
            </w:pPr>
            <w:r w:rsidRPr="00C04A08">
              <w:t>dB</w:t>
            </w:r>
          </w:p>
        </w:tc>
      </w:tr>
      <w:tr w:rsidR="00585F4B" w:rsidRPr="00C04A08" w14:paraId="76ECD1C0"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5F9952"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B89D5EC"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71E0B7BE"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F5DB59" w14:textId="77777777" w:rsidR="00585F4B" w:rsidRPr="00C04A08" w:rsidRDefault="00585F4B">
            <w:pPr>
              <w:pStyle w:val="TAH"/>
            </w:pPr>
          </w:p>
        </w:tc>
      </w:tr>
      <w:tr w:rsidR="00585F4B" w:rsidRPr="00C04A08" w14:paraId="06C51BFC"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37AC9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E4B77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5EC98F" w14:textId="77777777" w:rsidR="00585F4B" w:rsidRPr="00C04A08" w:rsidRDefault="00585F4B">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5C676CC8"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59A8AFB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2CF5887"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8425E8"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3AF2095" w14:textId="77777777" w:rsidR="00585F4B" w:rsidRPr="00C04A08" w:rsidRDefault="00585F4B">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1081ABCE" w14:textId="77777777" w:rsidR="00585F4B" w:rsidRPr="00C04A08" w:rsidRDefault="00585F4B">
            <w:pPr>
              <w:pStyle w:val="TAC"/>
              <w:rPr>
                <w:rFonts w:eastAsia="Yu Mincho"/>
                <w:lang w:eastAsia="ja-JP"/>
              </w:rPr>
            </w:pPr>
          </w:p>
        </w:tc>
      </w:tr>
      <w:tr w:rsidR="00585F4B" w:rsidRPr="00C04A08" w14:paraId="24BB5F0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76ABE73"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151924FC" w14:textId="77777777" w:rsidR="00585F4B" w:rsidRPr="00C04A08" w:rsidRDefault="00585F4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AC9DE9" w14:textId="77777777" w:rsidR="00585F4B" w:rsidRPr="00C04A08" w:rsidRDefault="00585F4B">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79329642" w14:textId="77777777" w:rsidR="00585F4B" w:rsidRPr="00C04A08" w:rsidRDefault="00585F4B">
            <w:pPr>
              <w:pStyle w:val="TAC"/>
              <w:rPr>
                <w:rFonts w:eastAsia="Yu Mincho"/>
                <w:lang w:eastAsia="ja-JP"/>
              </w:rPr>
            </w:pPr>
          </w:p>
        </w:tc>
      </w:tr>
      <w:tr w:rsidR="00585F4B" w:rsidRPr="00C04A08" w14:paraId="40910B09"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39A16E"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14F2C58A" w14:textId="77777777" w:rsidR="00585F4B" w:rsidRPr="00C04A08" w:rsidRDefault="00585F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7613230" w14:textId="77777777" w:rsidR="00585F4B" w:rsidRPr="00C04A08" w:rsidRDefault="00585F4B" w:rsidP="00585F4B">
      <w:pPr>
        <w:pStyle w:val="B10"/>
        <w:rPr>
          <w:rFonts w:cs="v4.2.0"/>
        </w:rPr>
      </w:pPr>
    </w:p>
    <w:p w14:paraId="06CF0DB8" w14:textId="77777777" w:rsidR="00585F4B" w:rsidRPr="00C04A08" w:rsidRDefault="00585F4B" w:rsidP="00585F4B">
      <w:pPr>
        <w:pStyle w:val="Heading4"/>
      </w:pPr>
      <w:bookmarkStart w:id="836" w:name="_Toc98864365"/>
      <w:bookmarkStart w:id="837" w:name="_Toc99733614"/>
      <w:bookmarkStart w:id="838" w:name="_Toc106577519"/>
      <w:bookmarkStart w:id="839" w:name="_Toc114537270"/>
      <w:bookmarkStart w:id="840" w:name="_Toc115257538"/>
      <w:bookmarkStart w:id="841" w:name="_Toc123086858"/>
      <w:bookmarkStart w:id="842" w:name="_Toc123088593"/>
      <w:bookmarkStart w:id="843" w:name="_Toc124298249"/>
      <w:bookmarkStart w:id="844" w:name="_Toc130575000"/>
      <w:bookmarkStart w:id="845" w:name="_Toc131767410"/>
      <w:r>
        <w:t>6.6.8</w:t>
      </w:r>
      <w:r w:rsidRPr="00C04A08">
        <w:t>.4</w:t>
      </w:r>
      <w:r w:rsidRPr="00C04A08">
        <w:tab/>
        <w:t>Applicability</w:t>
      </w:r>
      <w:bookmarkEnd w:id="836"/>
      <w:bookmarkEnd w:id="837"/>
      <w:bookmarkEnd w:id="838"/>
      <w:bookmarkEnd w:id="839"/>
      <w:bookmarkEnd w:id="840"/>
      <w:bookmarkEnd w:id="841"/>
      <w:bookmarkEnd w:id="842"/>
      <w:bookmarkEnd w:id="843"/>
      <w:bookmarkEnd w:id="844"/>
      <w:bookmarkEnd w:id="845"/>
    </w:p>
    <w:p w14:paraId="504DFAC0" w14:textId="77777777" w:rsidR="00585F4B" w:rsidRPr="008F641A" w:rsidRDefault="00585F4B" w:rsidP="00585F4B">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A996659" w14:textId="77777777" w:rsidR="00585F4B" w:rsidRPr="0086228F" w:rsidRDefault="00585F4B" w:rsidP="00585F4B">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49F852ED" w14:textId="77777777" w:rsidR="00585F4B" w:rsidRPr="0086228F" w:rsidRDefault="00585F4B" w:rsidP="00585F4B">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6922BD5" w14:textId="77777777" w:rsidR="00585F4B" w:rsidRPr="0086228F" w:rsidRDefault="00585F4B" w:rsidP="00585F4B">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40A86D22" w14:textId="77777777" w:rsidR="00585F4B" w:rsidRPr="0086228F" w:rsidRDefault="00585F4B" w:rsidP="00585F4B">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86F9AA1" w14:textId="77777777" w:rsidR="00585F4B" w:rsidRPr="0086228F" w:rsidRDefault="00585F4B" w:rsidP="00585F4B">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0C8BCDD6" w14:textId="77777777" w:rsidR="00585F4B" w:rsidRPr="0086228F" w:rsidRDefault="00585F4B" w:rsidP="00585F4B"/>
    <w:p w14:paraId="6A6438D2" w14:textId="77777777" w:rsidR="00585F4B" w:rsidRPr="00C04A08" w:rsidRDefault="00585F4B" w:rsidP="00585F4B">
      <w:pPr>
        <w:pStyle w:val="Heading2"/>
      </w:pPr>
      <w:bookmarkStart w:id="846" w:name="_Toc90591315"/>
      <w:bookmarkStart w:id="847" w:name="_Toc98864366"/>
      <w:bookmarkStart w:id="848" w:name="_Toc99733615"/>
      <w:bookmarkStart w:id="849" w:name="_Toc106577520"/>
      <w:bookmarkStart w:id="850" w:name="_Toc114537271"/>
      <w:bookmarkStart w:id="851" w:name="_Toc115257539"/>
      <w:bookmarkStart w:id="852" w:name="_Toc123086859"/>
      <w:bookmarkStart w:id="853" w:name="_Toc123088594"/>
      <w:bookmarkStart w:id="854" w:name="_Toc124298250"/>
      <w:bookmarkStart w:id="855" w:name="_Toc130575001"/>
      <w:bookmarkStart w:id="856" w:name="_Toc131767411"/>
      <w:r w:rsidRPr="00C04A08">
        <w:t>6.6A</w:t>
      </w:r>
      <w:r w:rsidRPr="00C04A08">
        <w:tab/>
        <w:t>Beam correspondence for CA</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846"/>
      <w:bookmarkEnd w:id="847"/>
      <w:bookmarkEnd w:id="848"/>
      <w:bookmarkEnd w:id="849"/>
      <w:bookmarkEnd w:id="850"/>
      <w:bookmarkEnd w:id="851"/>
      <w:bookmarkEnd w:id="852"/>
      <w:bookmarkEnd w:id="853"/>
      <w:bookmarkEnd w:id="854"/>
      <w:bookmarkEnd w:id="855"/>
      <w:bookmarkEnd w:id="856"/>
    </w:p>
    <w:p w14:paraId="21E4C554" w14:textId="77777777" w:rsidR="00585F4B" w:rsidRDefault="00585F4B" w:rsidP="00585F4B">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6072F6B7" w14:textId="77777777" w:rsidR="00585F4B" w:rsidRDefault="00585F4B" w:rsidP="00585F4B">
      <w:pPr>
        <w:rPr>
          <w:lang w:val="en-US"/>
        </w:rPr>
      </w:pPr>
      <w:r>
        <w:lastRenderedPageBreak/>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356FA418" w14:textId="77777777" w:rsidR="00585F4B" w:rsidRDefault="00585F4B" w:rsidP="00585F4B">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16F70FDA" w14:textId="77777777" w:rsidR="00585F4B" w:rsidRDefault="00585F4B" w:rsidP="00585F4B">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1F27DD96" w14:textId="77777777" w:rsidR="00585F4B" w:rsidRPr="00C04A08" w:rsidRDefault="00585F4B" w:rsidP="00585F4B"/>
    <w:p w14:paraId="4C26F866" w14:textId="77777777" w:rsidR="00DF42CB" w:rsidRPr="00C04A08" w:rsidRDefault="00DF42CB" w:rsidP="00842EF7"/>
    <w:sectPr w:rsidR="00DF42CB" w:rsidRPr="00C04A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CA44" w14:textId="77777777" w:rsidR="009C2AA2" w:rsidRDefault="009C2AA2">
      <w:r>
        <w:separator/>
      </w:r>
    </w:p>
  </w:endnote>
  <w:endnote w:type="continuationSeparator" w:id="0">
    <w:p w14:paraId="40D5AA21" w14:textId="77777777" w:rsidR="009C2AA2" w:rsidRDefault="009C2AA2">
      <w:r>
        <w:continuationSeparator/>
      </w:r>
    </w:p>
  </w:endnote>
  <w:endnote w:type="continuationNotice" w:id="1">
    <w:p w14:paraId="121523AA" w14:textId="77777777" w:rsidR="009C2AA2" w:rsidRDefault="009C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C11A6" w14:textId="77777777" w:rsidR="009C2AA2" w:rsidRDefault="009C2AA2">
      <w:r>
        <w:separator/>
      </w:r>
    </w:p>
  </w:footnote>
  <w:footnote w:type="continuationSeparator" w:id="0">
    <w:p w14:paraId="65C9BA16" w14:textId="77777777" w:rsidR="009C2AA2" w:rsidRDefault="009C2AA2">
      <w:r>
        <w:continuationSeparator/>
      </w:r>
    </w:p>
  </w:footnote>
  <w:footnote w:type="continuationNotice" w:id="1">
    <w:p w14:paraId="7A871B23" w14:textId="77777777" w:rsidR="009C2AA2" w:rsidRDefault="009C2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618524">
    <w:abstractNumId w:val="9"/>
  </w:num>
  <w:num w:numId="2" w16cid:durableId="671371782">
    <w:abstractNumId w:val="28"/>
  </w:num>
  <w:num w:numId="3" w16cid:durableId="1123694595">
    <w:abstractNumId w:val="4"/>
  </w:num>
  <w:num w:numId="4" w16cid:durableId="66149227">
    <w:abstractNumId w:val="21"/>
  </w:num>
  <w:num w:numId="5" w16cid:durableId="506674985">
    <w:abstractNumId w:val="14"/>
  </w:num>
  <w:num w:numId="6" w16cid:durableId="43874300">
    <w:abstractNumId w:val="27"/>
  </w:num>
  <w:num w:numId="7" w16cid:durableId="1561861904">
    <w:abstractNumId w:val="29"/>
  </w:num>
  <w:num w:numId="8" w16cid:durableId="542446546">
    <w:abstractNumId w:val="31"/>
  </w:num>
  <w:num w:numId="9" w16cid:durableId="444153414">
    <w:abstractNumId w:val="11"/>
  </w:num>
  <w:num w:numId="10" w16cid:durableId="1095981290">
    <w:abstractNumId w:val="5"/>
  </w:num>
  <w:num w:numId="11" w16cid:durableId="2064021504">
    <w:abstractNumId w:val="15"/>
  </w:num>
  <w:num w:numId="12" w16cid:durableId="204563328">
    <w:abstractNumId w:val="17"/>
  </w:num>
  <w:num w:numId="13" w16cid:durableId="1022590203">
    <w:abstractNumId w:val="12"/>
  </w:num>
  <w:num w:numId="14" w16cid:durableId="85226567">
    <w:abstractNumId w:val="24"/>
  </w:num>
  <w:num w:numId="15" w16cid:durableId="942422896">
    <w:abstractNumId w:val="0"/>
  </w:num>
  <w:num w:numId="16" w16cid:durableId="960382221">
    <w:abstractNumId w:val="26"/>
  </w:num>
  <w:num w:numId="17" w16cid:durableId="825705239">
    <w:abstractNumId w:val="19"/>
  </w:num>
  <w:num w:numId="18" w16cid:durableId="679813285">
    <w:abstractNumId w:val="1"/>
  </w:num>
  <w:num w:numId="19" w16cid:durableId="463424757">
    <w:abstractNumId w:val="30"/>
  </w:num>
  <w:num w:numId="20" w16cid:durableId="11300248">
    <w:abstractNumId w:val="7"/>
  </w:num>
  <w:num w:numId="21" w16cid:durableId="489636555">
    <w:abstractNumId w:val="3"/>
  </w:num>
  <w:num w:numId="22" w16cid:durableId="216818713">
    <w:abstractNumId w:val="20"/>
  </w:num>
  <w:num w:numId="23" w16cid:durableId="899635456">
    <w:abstractNumId w:val="8"/>
  </w:num>
  <w:num w:numId="24" w16cid:durableId="185679250">
    <w:abstractNumId w:val="13"/>
  </w:num>
  <w:num w:numId="25" w16cid:durableId="1729844746">
    <w:abstractNumId w:val="16"/>
  </w:num>
  <w:num w:numId="26" w16cid:durableId="343020630">
    <w:abstractNumId w:val="6"/>
  </w:num>
  <w:num w:numId="27" w16cid:durableId="19272281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1467680">
    <w:abstractNumId w:val="25"/>
  </w:num>
  <w:num w:numId="29" w16cid:durableId="1897231058">
    <w:abstractNumId w:val="22"/>
  </w:num>
  <w:num w:numId="30" w16cid:durableId="1806660629">
    <w:abstractNumId w:val="18"/>
  </w:num>
  <w:num w:numId="31" w16cid:durableId="1829907253">
    <w:abstractNumId w:val="23"/>
  </w:num>
  <w:num w:numId="32" w16cid:durableId="841046902">
    <w:abstractNumId w:val="2"/>
  </w:num>
  <w:num w:numId="33" w16cid:durableId="1158765861">
    <w:abstractNumId w:val="18"/>
    <w:lvlOverride w:ilvl="0">
      <w:startOverride w:val="1"/>
    </w:lvlOverride>
  </w:num>
  <w:num w:numId="34" w16cid:durableId="122259334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80815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Tang">
    <w15:presenceInfo w15:providerId="AD" w15:userId="S::yang_tang@apple.com::b773c28d-1b5b-42d9-8881-6755784a5f5d"/>
  </w15:person>
  <w15:person w15:author="Huawei-Chunying Gu">
    <w15:presenceInfo w15:providerId="None" w15:userId="Huawei-Chunying Gu"/>
  </w15:person>
  <w15:person w15:author="Samsung">
    <w15:presenceInfo w15:providerId="None" w15:userId="Samsung"/>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2BEB"/>
    <w:rsid w:val="000036E4"/>
    <w:rsid w:val="000039D8"/>
    <w:rsid w:val="000055B1"/>
    <w:rsid w:val="00005C0C"/>
    <w:rsid w:val="00012DC8"/>
    <w:rsid w:val="00014677"/>
    <w:rsid w:val="0001511C"/>
    <w:rsid w:val="00015AE2"/>
    <w:rsid w:val="00016FED"/>
    <w:rsid w:val="000223C1"/>
    <w:rsid w:val="00022AD6"/>
    <w:rsid w:val="000239D9"/>
    <w:rsid w:val="00024EFD"/>
    <w:rsid w:val="000322B8"/>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0E2C"/>
    <w:rsid w:val="000D2ACB"/>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B26FA"/>
    <w:rsid w:val="001B6637"/>
    <w:rsid w:val="001C08C7"/>
    <w:rsid w:val="001C18DE"/>
    <w:rsid w:val="001C1D7F"/>
    <w:rsid w:val="001C21C3"/>
    <w:rsid w:val="001C3A88"/>
    <w:rsid w:val="001C457E"/>
    <w:rsid w:val="001D02C2"/>
    <w:rsid w:val="001D51B1"/>
    <w:rsid w:val="001E07A3"/>
    <w:rsid w:val="001E11E6"/>
    <w:rsid w:val="001E3587"/>
    <w:rsid w:val="001E436F"/>
    <w:rsid w:val="001E4E0D"/>
    <w:rsid w:val="001E5F14"/>
    <w:rsid w:val="001F0A9A"/>
    <w:rsid w:val="001F0C1D"/>
    <w:rsid w:val="001F1132"/>
    <w:rsid w:val="001F168B"/>
    <w:rsid w:val="001F3FE2"/>
    <w:rsid w:val="001F4C30"/>
    <w:rsid w:val="001F54EA"/>
    <w:rsid w:val="002010C3"/>
    <w:rsid w:val="00201927"/>
    <w:rsid w:val="002057C3"/>
    <w:rsid w:val="0020758A"/>
    <w:rsid w:val="0021069B"/>
    <w:rsid w:val="00211AB7"/>
    <w:rsid w:val="00212574"/>
    <w:rsid w:val="00213883"/>
    <w:rsid w:val="0021608F"/>
    <w:rsid w:val="0022151C"/>
    <w:rsid w:val="00222C1C"/>
    <w:rsid w:val="0022394D"/>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6F13"/>
    <w:rsid w:val="002675F0"/>
    <w:rsid w:val="00270EF9"/>
    <w:rsid w:val="00271FA7"/>
    <w:rsid w:val="00273E38"/>
    <w:rsid w:val="0028044C"/>
    <w:rsid w:val="00281A0C"/>
    <w:rsid w:val="00287BDE"/>
    <w:rsid w:val="00290434"/>
    <w:rsid w:val="002915DA"/>
    <w:rsid w:val="00294069"/>
    <w:rsid w:val="00294623"/>
    <w:rsid w:val="00295A0B"/>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4131F"/>
    <w:rsid w:val="00346C27"/>
    <w:rsid w:val="003503E6"/>
    <w:rsid w:val="0035462D"/>
    <w:rsid w:val="00361E30"/>
    <w:rsid w:val="00362BB7"/>
    <w:rsid w:val="00371833"/>
    <w:rsid w:val="00372B3C"/>
    <w:rsid w:val="0037430E"/>
    <w:rsid w:val="003765B8"/>
    <w:rsid w:val="00376E2A"/>
    <w:rsid w:val="00377DAE"/>
    <w:rsid w:val="00380DE3"/>
    <w:rsid w:val="00381373"/>
    <w:rsid w:val="003823F0"/>
    <w:rsid w:val="0038548F"/>
    <w:rsid w:val="003863E1"/>
    <w:rsid w:val="00387A45"/>
    <w:rsid w:val="00390824"/>
    <w:rsid w:val="00392D8F"/>
    <w:rsid w:val="00393343"/>
    <w:rsid w:val="003A2833"/>
    <w:rsid w:val="003A2BEE"/>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4A79"/>
    <w:rsid w:val="003F58E1"/>
    <w:rsid w:val="003F5F4C"/>
    <w:rsid w:val="003F6CE6"/>
    <w:rsid w:val="00400C2D"/>
    <w:rsid w:val="00401AD5"/>
    <w:rsid w:val="00402AE9"/>
    <w:rsid w:val="00410949"/>
    <w:rsid w:val="0041154B"/>
    <w:rsid w:val="0041201C"/>
    <w:rsid w:val="004167F1"/>
    <w:rsid w:val="00423334"/>
    <w:rsid w:val="00425170"/>
    <w:rsid w:val="004251BD"/>
    <w:rsid w:val="00430CBF"/>
    <w:rsid w:val="00433D72"/>
    <w:rsid w:val="004340C9"/>
    <w:rsid w:val="004345EC"/>
    <w:rsid w:val="00437931"/>
    <w:rsid w:val="00437B9E"/>
    <w:rsid w:val="00440D00"/>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96A1A"/>
    <w:rsid w:val="004A2FB1"/>
    <w:rsid w:val="004A5E27"/>
    <w:rsid w:val="004A70D3"/>
    <w:rsid w:val="004A76D1"/>
    <w:rsid w:val="004A7ACE"/>
    <w:rsid w:val="004B6F19"/>
    <w:rsid w:val="004B736A"/>
    <w:rsid w:val="004B7722"/>
    <w:rsid w:val="004C1B42"/>
    <w:rsid w:val="004C3625"/>
    <w:rsid w:val="004C54E4"/>
    <w:rsid w:val="004C61F1"/>
    <w:rsid w:val="004D1A1D"/>
    <w:rsid w:val="004D2AD1"/>
    <w:rsid w:val="004D3578"/>
    <w:rsid w:val="004D5492"/>
    <w:rsid w:val="004E061E"/>
    <w:rsid w:val="004E213A"/>
    <w:rsid w:val="004E4C44"/>
    <w:rsid w:val="004E5ABD"/>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6061"/>
    <w:rsid w:val="005270F3"/>
    <w:rsid w:val="0053388B"/>
    <w:rsid w:val="005354FC"/>
    <w:rsid w:val="00535773"/>
    <w:rsid w:val="0054013D"/>
    <w:rsid w:val="005402FC"/>
    <w:rsid w:val="00541EB4"/>
    <w:rsid w:val="00543E6C"/>
    <w:rsid w:val="00543F22"/>
    <w:rsid w:val="00546A77"/>
    <w:rsid w:val="00553A50"/>
    <w:rsid w:val="00554123"/>
    <w:rsid w:val="00554860"/>
    <w:rsid w:val="00555143"/>
    <w:rsid w:val="00561B0E"/>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B06FE"/>
    <w:rsid w:val="005B169D"/>
    <w:rsid w:val="005B3887"/>
    <w:rsid w:val="005B5532"/>
    <w:rsid w:val="005C2078"/>
    <w:rsid w:val="005C2FA3"/>
    <w:rsid w:val="005C3A36"/>
    <w:rsid w:val="005C3EAF"/>
    <w:rsid w:val="005D0287"/>
    <w:rsid w:val="005D2E01"/>
    <w:rsid w:val="005D4204"/>
    <w:rsid w:val="005D5C45"/>
    <w:rsid w:val="005D7526"/>
    <w:rsid w:val="005E40C8"/>
    <w:rsid w:val="005E4BB2"/>
    <w:rsid w:val="005E6542"/>
    <w:rsid w:val="005F09D1"/>
    <w:rsid w:val="005F159A"/>
    <w:rsid w:val="005F41E6"/>
    <w:rsid w:val="005F4EB3"/>
    <w:rsid w:val="005F6FD9"/>
    <w:rsid w:val="0060192B"/>
    <w:rsid w:val="00602AEA"/>
    <w:rsid w:val="00607D1E"/>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5120C"/>
    <w:rsid w:val="006601AC"/>
    <w:rsid w:val="0066057B"/>
    <w:rsid w:val="00663EB1"/>
    <w:rsid w:val="006700B6"/>
    <w:rsid w:val="00670B64"/>
    <w:rsid w:val="0067506E"/>
    <w:rsid w:val="00682580"/>
    <w:rsid w:val="00687FAF"/>
    <w:rsid w:val="0069054B"/>
    <w:rsid w:val="0069336D"/>
    <w:rsid w:val="00693565"/>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2E27"/>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401CC"/>
    <w:rsid w:val="0074026F"/>
    <w:rsid w:val="00740369"/>
    <w:rsid w:val="00740E01"/>
    <w:rsid w:val="007429F6"/>
    <w:rsid w:val="00744E76"/>
    <w:rsid w:val="0074561F"/>
    <w:rsid w:val="007462A1"/>
    <w:rsid w:val="0074775B"/>
    <w:rsid w:val="00747BD9"/>
    <w:rsid w:val="007531C2"/>
    <w:rsid w:val="00755366"/>
    <w:rsid w:val="00764D42"/>
    <w:rsid w:val="00766098"/>
    <w:rsid w:val="007736B5"/>
    <w:rsid w:val="00773C26"/>
    <w:rsid w:val="00774DA4"/>
    <w:rsid w:val="0077603A"/>
    <w:rsid w:val="00781F0F"/>
    <w:rsid w:val="007843F3"/>
    <w:rsid w:val="0079426C"/>
    <w:rsid w:val="0079480E"/>
    <w:rsid w:val="007A09FA"/>
    <w:rsid w:val="007A5502"/>
    <w:rsid w:val="007A58F5"/>
    <w:rsid w:val="007B1E18"/>
    <w:rsid w:val="007B600E"/>
    <w:rsid w:val="007B646A"/>
    <w:rsid w:val="007C24D4"/>
    <w:rsid w:val="007C2BCA"/>
    <w:rsid w:val="007C6AA5"/>
    <w:rsid w:val="007D00B6"/>
    <w:rsid w:val="007D15AE"/>
    <w:rsid w:val="007D22ED"/>
    <w:rsid w:val="007D45A6"/>
    <w:rsid w:val="007D4FB1"/>
    <w:rsid w:val="007E1683"/>
    <w:rsid w:val="007E59A6"/>
    <w:rsid w:val="007E60F5"/>
    <w:rsid w:val="007E7826"/>
    <w:rsid w:val="007E7BD4"/>
    <w:rsid w:val="007F0F4A"/>
    <w:rsid w:val="007F0F4B"/>
    <w:rsid w:val="007F170A"/>
    <w:rsid w:val="007F26E0"/>
    <w:rsid w:val="007F37D2"/>
    <w:rsid w:val="008028A4"/>
    <w:rsid w:val="00804D9F"/>
    <w:rsid w:val="00805C72"/>
    <w:rsid w:val="00805CAB"/>
    <w:rsid w:val="00806AC4"/>
    <w:rsid w:val="00813BF4"/>
    <w:rsid w:val="00816058"/>
    <w:rsid w:val="00822565"/>
    <w:rsid w:val="00825E3E"/>
    <w:rsid w:val="00827B2B"/>
    <w:rsid w:val="00830747"/>
    <w:rsid w:val="00834290"/>
    <w:rsid w:val="008346A3"/>
    <w:rsid w:val="008405C3"/>
    <w:rsid w:val="00842EF7"/>
    <w:rsid w:val="00845153"/>
    <w:rsid w:val="008465D3"/>
    <w:rsid w:val="00847A96"/>
    <w:rsid w:val="00850A55"/>
    <w:rsid w:val="00850D6D"/>
    <w:rsid w:val="00853106"/>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4C87"/>
    <w:rsid w:val="008E7DC4"/>
    <w:rsid w:val="008F0249"/>
    <w:rsid w:val="008F378A"/>
    <w:rsid w:val="008F5080"/>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7F6D"/>
    <w:rsid w:val="0094140D"/>
    <w:rsid w:val="00942EC2"/>
    <w:rsid w:val="009436E5"/>
    <w:rsid w:val="00945036"/>
    <w:rsid w:val="00951676"/>
    <w:rsid w:val="00952A85"/>
    <w:rsid w:val="00952DE1"/>
    <w:rsid w:val="00954F8A"/>
    <w:rsid w:val="00955741"/>
    <w:rsid w:val="0095583C"/>
    <w:rsid w:val="00957C24"/>
    <w:rsid w:val="00962253"/>
    <w:rsid w:val="00975158"/>
    <w:rsid w:val="0098223F"/>
    <w:rsid w:val="009847A4"/>
    <w:rsid w:val="00986745"/>
    <w:rsid w:val="00990156"/>
    <w:rsid w:val="00992ADF"/>
    <w:rsid w:val="009954F9"/>
    <w:rsid w:val="00995547"/>
    <w:rsid w:val="009A0A58"/>
    <w:rsid w:val="009A34CE"/>
    <w:rsid w:val="009A6D1B"/>
    <w:rsid w:val="009A71CB"/>
    <w:rsid w:val="009B027E"/>
    <w:rsid w:val="009B6239"/>
    <w:rsid w:val="009B7E9F"/>
    <w:rsid w:val="009C2AA2"/>
    <w:rsid w:val="009C4DD6"/>
    <w:rsid w:val="009C5DE8"/>
    <w:rsid w:val="009C676B"/>
    <w:rsid w:val="009C78FA"/>
    <w:rsid w:val="009D142D"/>
    <w:rsid w:val="009D1A65"/>
    <w:rsid w:val="009D2126"/>
    <w:rsid w:val="009E3267"/>
    <w:rsid w:val="009F25F1"/>
    <w:rsid w:val="009F37B7"/>
    <w:rsid w:val="00A00793"/>
    <w:rsid w:val="00A01AE2"/>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581F"/>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6F8"/>
    <w:rsid w:val="00A87C8F"/>
    <w:rsid w:val="00A91134"/>
    <w:rsid w:val="00A92BA1"/>
    <w:rsid w:val="00A96A9C"/>
    <w:rsid w:val="00AA2682"/>
    <w:rsid w:val="00AA6A15"/>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36D4"/>
    <w:rsid w:val="00AF7276"/>
    <w:rsid w:val="00B06CE5"/>
    <w:rsid w:val="00B07320"/>
    <w:rsid w:val="00B13492"/>
    <w:rsid w:val="00B1374A"/>
    <w:rsid w:val="00B13CD1"/>
    <w:rsid w:val="00B14B58"/>
    <w:rsid w:val="00B15076"/>
    <w:rsid w:val="00B15449"/>
    <w:rsid w:val="00B206E4"/>
    <w:rsid w:val="00B25787"/>
    <w:rsid w:val="00B30D69"/>
    <w:rsid w:val="00B33202"/>
    <w:rsid w:val="00B42DF9"/>
    <w:rsid w:val="00B430BC"/>
    <w:rsid w:val="00B44295"/>
    <w:rsid w:val="00B46D26"/>
    <w:rsid w:val="00B56F96"/>
    <w:rsid w:val="00B57887"/>
    <w:rsid w:val="00B61DD7"/>
    <w:rsid w:val="00B715D6"/>
    <w:rsid w:val="00B721A4"/>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4A08"/>
    <w:rsid w:val="00C074DD"/>
    <w:rsid w:val="00C07745"/>
    <w:rsid w:val="00C07BEC"/>
    <w:rsid w:val="00C10638"/>
    <w:rsid w:val="00C140E3"/>
    <w:rsid w:val="00C1496A"/>
    <w:rsid w:val="00C167F4"/>
    <w:rsid w:val="00C208AF"/>
    <w:rsid w:val="00C224E7"/>
    <w:rsid w:val="00C224F1"/>
    <w:rsid w:val="00C27AB0"/>
    <w:rsid w:val="00C30ACF"/>
    <w:rsid w:val="00C31624"/>
    <w:rsid w:val="00C319C1"/>
    <w:rsid w:val="00C33079"/>
    <w:rsid w:val="00C34B68"/>
    <w:rsid w:val="00C35A8F"/>
    <w:rsid w:val="00C37EBD"/>
    <w:rsid w:val="00C403A2"/>
    <w:rsid w:val="00C4269B"/>
    <w:rsid w:val="00C45231"/>
    <w:rsid w:val="00C50F1A"/>
    <w:rsid w:val="00C55ED5"/>
    <w:rsid w:val="00C65024"/>
    <w:rsid w:val="00C71299"/>
    <w:rsid w:val="00C72833"/>
    <w:rsid w:val="00C80596"/>
    <w:rsid w:val="00C80F1D"/>
    <w:rsid w:val="00C8127D"/>
    <w:rsid w:val="00C8642D"/>
    <w:rsid w:val="00C86DCE"/>
    <w:rsid w:val="00C8722C"/>
    <w:rsid w:val="00C87624"/>
    <w:rsid w:val="00C93F40"/>
    <w:rsid w:val="00C9669A"/>
    <w:rsid w:val="00CA0674"/>
    <w:rsid w:val="00CA3D0C"/>
    <w:rsid w:val="00CA7424"/>
    <w:rsid w:val="00CB4060"/>
    <w:rsid w:val="00CB4E87"/>
    <w:rsid w:val="00CC49B4"/>
    <w:rsid w:val="00CC5337"/>
    <w:rsid w:val="00CD0B88"/>
    <w:rsid w:val="00CD2906"/>
    <w:rsid w:val="00CD3C49"/>
    <w:rsid w:val="00CE29AA"/>
    <w:rsid w:val="00CF1460"/>
    <w:rsid w:val="00CF1828"/>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778B"/>
    <w:rsid w:val="00D87900"/>
    <w:rsid w:val="00D87ADD"/>
    <w:rsid w:val="00D87E00"/>
    <w:rsid w:val="00D9134D"/>
    <w:rsid w:val="00D913B1"/>
    <w:rsid w:val="00D93700"/>
    <w:rsid w:val="00DA7A03"/>
    <w:rsid w:val="00DB1501"/>
    <w:rsid w:val="00DB1818"/>
    <w:rsid w:val="00DB2BBB"/>
    <w:rsid w:val="00DB3B07"/>
    <w:rsid w:val="00DB3F51"/>
    <w:rsid w:val="00DB65C4"/>
    <w:rsid w:val="00DB6E16"/>
    <w:rsid w:val="00DC2AC0"/>
    <w:rsid w:val="00DC309B"/>
    <w:rsid w:val="00DC331D"/>
    <w:rsid w:val="00DC4DA2"/>
    <w:rsid w:val="00DD4C17"/>
    <w:rsid w:val="00DD74A5"/>
    <w:rsid w:val="00DE7C00"/>
    <w:rsid w:val="00DF2B1F"/>
    <w:rsid w:val="00DF42CB"/>
    <w:rsid w:val="00DF4968"/>
    <w:rsid w:val="00DF62CD"/>
    <w:rsid w:val="00E00357"/>
    <w:rsid w:val="00E0684A"/>
    <w:rsid w:val="00E06914"/>
    <w:rsid w:val="00E10988"/>
    <w:rsid w:val="00E11B69"/>
    <w:rsid w:val="00E14763"/>
    <w:rsid w:val="00E16509"/>
    <w:rsid w:val="00E17840"/>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4035"/>
    <w:rsid w:val="00E97BEA"/>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BD3"/>
    <w:rsid w:val="00ED341E"/>
    <w:rsid w:val="00ED6C73"/>
    <w:rsid w:val="00EE1877"/>
    <w:rsid w:val="00EE2081"/>
    <w:rsid w:val="00EE21F4"/>
    <w:rsid w:val="00EE25C7"/>
    <w:rsid w:val="00EE7B28"/>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957CF"/>
    <w:rsid w:val="00FA0DA2"/>
    <w:rsid w:val="00FA1266"/>
    <w:rsid w:val="00FA3BA5"/>
    <w:rsid w:val="00FB1307"/>
    <w:rsid w:val="00FB39F8"/>
    <w:rsid w:val="00FC08CE"/>
    <w:rsid w:val="00FC1192"/>
    <w:rsid w:val="00FC2000"/>
    <w:rsid w:val="00FC3AA6"/>
    <w:rsid w:val="00FC7C06"/>
    <w:rsid w:val="00FD5D84"/>
    <w:rsid w:val="00FD6CDF"/>
    <w:rsid w:val="00FD7766"/>
    <w:rsid w:val="00FE3B4C"/>
    <w:rsid w:val="00FE5823"/>
    <w:rsid w:val="00FE760F"/>
    <w:rsid w:val="00FF477D"/>
    <w:rsid w:val="00FF485D"/>
    <w:rsid w:val="00FF6C20"/>
    <w:rsid w:val="00FF6C4C"/>
    <w:rsid w:val="0A4D4E79"/>
    <w:rsid w:val="110C30C8"/>
    <w:rsid w:val="1154EEFE"/>
    <w:rsid w:val="2C5F921F"/>
    <w:rsid w:val="44ED13C5"/>
    <w:rsid w:val="4732A992"/>
    <w:rsid w:val="5B2F9F4E"/>
    <w:rsid w:val="6A10D037"/>
    <w:rsid w:val="722EB3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B955434C-61D7-4D17-B82C-969D4A2E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5">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6">
    <w:name w:val="无列表1"/>
    <w:next w:val="NoList"/>
    <w:semiHidden/>
    <w:rsid w:val="00845153"/>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45153"/>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5153"/>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5153"/>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5153"/>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5153"/>
  </w:style>
  <w:style w:type="numbering" w:customStyle="1" w:styleId="NoList3">
    <w:name w:val="No List3"/>
    <w:next w:val="NoList"/>
    <w:uiPriority w:val="99"/>
    <w:semiHidden/>
    <w:unhideWhenUsed/>
    <w:rsid w:val="00845153"/>
  </w:style>
  <w:style w:type="numbering" w:customStyle="1" w:styleId="NoList11">
    <w:name w:val="No List11"/>
    <w:next w:val="NoList"/>
    <w:uiPriority w:val="99"/>
    <w:semiHidden/>
    <w:unhideWhenUsed/>
    <w:rsid w:val="00845153"/>
  </w:style>
  <w:style w:type="numbering" w:customStyle="1" w:styleId="NoList4">
    <w:name w:val="No List4"/>
    <w:next w:val="NoList"/>
    <w:uiPriority w:val="99"/>
    <w:semiHidden/>
    <w:unhideWhenUsed/>
    <w:rsid w:val="00845153"/>
  </w:style>
  <w:style w:type="numbering" w:customStyle="1" w:styleId="NoList5">
    <w:name w:val="No List5"/>
    <w:next w:val="NoList"/>
    <w:uiPriority w:val="99"/>
    <w:semiHidden/>
    <w:unhideWhenUsed/>
    <w:rsid w:val="00845153"/>
  </w:style>
  <w:style w:type="numbering" w:customStyle="1" w:styleId="NoList111">
    <w:name w:val="No List111"/>
    <w:next w:val="NoList"/>
    <w:uiPriority w:val="99"/>
    <w:semiHidden/>
    <w:unhideWhenUsed/>
    <w:rsid w:val="00845153"/>
  </w:style>
  <w:style w:type="numbering" w:customStyle="1" w:styleId="NoList21">
    <w:name w:val="No List21"/>
    <w:next w:val="NoList"/>
    <w:uiPriority w:val="99"/>
    <w:semiHidden/>
    <w:unhideWhenUsed/>
    <w:rsid w:val="00845153"/>
  </w:style>
  <w:style w:type="numbering" w:customStyle="1" w:styleId="NoList31">
    <w:name w:val="No List31"/>
    <w:next w:val="NoList"/>
    <w:uiPriority w:val="99"/>
    <w:semiHidden/>
    <w:unhideWhenUsed/>
    <w:rsid w:val="00845153"/>
  </w:style>
  <w:style w:type="numbering" w:customStyle="1" w:styleId="NoList41">
    <w:name w:val="No List41"/>
    <w:next w:val="NoList"/>
    <w:uiPriority w:val="99"/>
    <w:semiHidden/>
    <w:unhideWhenUsed/>
    <w:rsid w:val="00845153"/>
  </w:style>
  <w:style w:type="numbering" w:customStyle="1" w:styleId="NoList6">
    <w:name w:val="No List6"/>
    <w:next w:val="NoList"/>
    <w:uiPriority w:val="99"/>
    <w:semiHidden/>
    <w:unhideWhenUsed/>
    <w:rsid w:val="00845153"/>
  </w:style>
  <w:style w:type="character" w:styleId="Emphasis">
    <w:name w:val="Emphasis"/>
    <w:qFormat/>
    <w:rsid w:val="00842EF7"/>
    <w:rPr>
      <w:i/>
      <w:iCs/>
    </w:rPr>
  </w:style>
  <w:style w:type="numbering" w:customStyle="1" w:styleId="NoList7">
    <w:name w:val="No List7"/>
    <w:next w:val="NoList"/>
    <w:uiPriority w:val="99"/>
    <w:semiHidden/>
    <w:unhideWhenUsed/>
    <w:rsid w:val="00845153"/>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5153"/>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5153"/>
  </w:style>
  <w:style w:type="numbering" w:customStyle="1" w:styleId="NoList32">
    <w:name w:val="No List32"/>
    <w:next w:val="NoList"/>
    <w:uiPriority w:val="99"/>
    <w:semiHidden/>
    <w:unhideWhenUsed/>
    <w:rsid w:val="00845153"/>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845153"/>
  </w:style>
  <w:style w:type="numbering" w:customStyle="1" w:styleId="NoList51">
    <w:name w:val="No List51"/>
    <w:next w:val="NoList"/>
    <w:uiPriority w:val="99"/>
    <w:semiHidden/>
    <w:unhideWhenUsed/>
    <w:rsid w:val="00845153"/>
  </w:style>
  <w:style w:type="numbering" w:customStyle="1" w:styleId="NoList211">
    <w:name w:val="No List211"/>
    <w:next w:val="NoList"/>
    <w:uiPriority w:val="99"/>
    <w:semiHidden/>
    <w:unhideWhenUsed/>
    <w:rsid w:val="00845153"/>
  </w:style>
  <w:style w:type="numbering" w:customStyle="1" w:styleId="NoList311">
    <w:name w:val="No List311"/>
    <w:next w:val="NoList"/>
    <w:uiPriority w:val="99"/>
    <w:semiHidden/>
    <w:unhideWhenUsed/>
    <w:rsid w:val="00845153"/>
  </w:style>
  <w:style w:type="numbering" w:customStyle="1" w:styleId="NoList411">
    <w:name w:val="No List411"/>
    <w:next w:val="NoList"/>
    <w:uiPriority w:val="99"/>
    <w:semiHidden/>
    <w:unhideWhenUsed/>
    <w:rsid w:val="00845153"/>
  </w:style>
  <w:style w:type="numbering" w:customStyle="1" w:styleId="NoList61">
    <w:name w:val="No List61"/>
    <w:next w:val="NoList"/>
    <w:uiPriority w:val="99"/>
    <w:semiHidden/>
    <w:unhideWhenUsed/>
    <w:rsid w:val="0084515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5153"/>
  </w:style>
  <w:style w:type="numbering" w:customStyle="1" w:styleId="NoList1111">
    <w:name w:val="No List1111"/>
    <w:next w:val="NoList"/>
    <w:uiPriority w:val="99"/>
    <w:semiHidden/>
    <w:unhideWhenUsed/>
    <w:rsid w:val="00845153"/>
  </w:style>
  <w:style w:type="numbering" w:customStyle="1" w:styleId="NoList71">
    <w:name w:val="No List71"/>
    <w:next w:val="NoList"/>
    <w:uiPriority w:val="99"/>
    <w:semiHidden/>
    <w:unhideWhenUsed/>
    <w:rsid w:val="0084515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515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5153"/>
  </w:style>
  <w:style w:type="numbering" w:customStyle="1" w:styleId="NoList32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b">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c">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49C7"/>
    <w:rPr>
      <w:rFonts w:ascii="Arial"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
    <w:name w:val="수정1"/>
    <w:hidden/>
    <w:semiHidden/>
    <w:qFormat/>
    <w:rsid w:val="001349C7"/>
    <w:rPr>
      <w:rFonts w:eastAsia="Batang"/>
      <w:lang w:eastAsia="en-US"/>
    </w:rPr>
  </w:style>
  <w:style w:type="character" w:customStyle="1" w:styleId="1f0">
    <w:name w:val="未解決のメンション1"/>
    <w:uiPriority w:val="99"/>
    <w:semiHidden/>
    <w:unhideWhenUsed/>
    <w:rsid w:val="00117E1C"/>
    <w:rPr>
      <w:color w:val="605E5C"/>
      <w:shd w:val="clear" w:color="auto" w:fill="E1DFDD"/>
    </w:rPr>
  </w:style>
  <w:style w:type="paragraph" w:customStyle="1" w:styleId="1f1">
    <w:name w:val="変更箇所1"/>
    <w:hidden/>
    <w:uiPriority w:val="99"/>
    <w:semiHidden/>
    <w:qFormat/>
    <w:rsid w:val="00117E1C"/>
    <w:rPr>
      <w:rFonts w:eastAsia="MS Mincho"/>
      <w:lang w:eastAsia="en-US"/>
    </w:rPr>
  </w:style>
  <w:style w:type="character" w:customStyle="1" w:styleId="CRCoverPageZchn">
    <w:name w:val="CR Cover Page Zchn"/>
    <w:qFormat/>
    <w:locked/>
    <w:rsid w:val="00585F4B"/>
    <w:rPr>
      <w:rFonts w:ascii="Arial" w:hAnsi="Arial"/>
      <w:lang w:val="en-GB" w:eastAsia="en-US"/>
    </w:rPr>
  </w:style>
  <w:style w:type="table" w:customStyle="1" w:styleId="TableGrid17">
    <w:name w:val="Table Grid17"/>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5153"/>
  </w:style>
  <w:style w:type="table" w:customStyle="1" w:styleId="TableGrid91">
    <w:name w:val="Table Grid9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5F4B"/>
    <w:rPr>
      <w:b/>
      <w:bCs/>
      <w:i/>
      <w:iCs/>
      <w:color w:val="4F81BD"/>
    </w:rPr>
  </w:style>
  <w:style w:type="table" w:customStyle="1" w:styleId="TableGrid131">
    <w:name w:val="Table Grid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5153"/>
  </w:style>
  <w:style w:type="numbering" w:customStyle="1" w:styleId="NoList23">
    <w:name w:val="No List23"/>
    <w:next w:val="NoList"/>
    <w:uiPriority w:val="99"/>
    <w:semiHidden/>
    <w:unhideWhenUsed/>
    <w:rsid w:val="00845153"/>
  </w:style>
  <w:style w:type="table" w:customStyle="1" w:styleId="TableGrid421">
    <w:name w:val="Table Grid4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5153"/>
  </w:style>
  <w:style w:type="table" w:customStyle="1" w:styleId="TableGrid511">
    <w:name w:val="Table Grid5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5153"/>
  </w:style>
  <w:style w:type="table" w:customStyle="1" w:styleId="TableGrid611">
    <w:name w:val="Table Grid6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5153"/>
  </w:style>
  <w:style w:type="numbering" w:customStyle="1" w:styleId="NoList62">
    <w:name w:val="No List62"/>
    <w:next w:val="NoList"/>
    <w:uiPriority w:val="99"/>
    <w:semiHidden/>
    <w:unhideWhenUsed/>
    <w:rsid w:val="00845153"/>
  </w:style>
  <w:style w:type="numbering" w:customStyle="1" w:styleId="NoList72">
    <w:name w:val="No List72"/>
    <w:next w:val="NoList"/>
    <w:uiPriority w:val="99"/>
    <w:semiHidden/>
    <w:unhideWhenUsed/>
    <w:rsid w:val="00845153"/>
  </w:style>
  <w:style w:type="numbering" w:customStyle="1" w:styleId="NoList81">
    <w:name w:val="No List81"/>
    <w:next w:val="NoList"/>
    <w:uiPriority w:val="99"/>
    <w:semiHidden/>
    <w:unhideWhenUsed/>
    <w:rsid w:val="00845153"/>
  </w:style>
  <w:style w:type="numbering" w:customStyle="1" w:styleId="NoList9">
    <w:name w:val="No List9"/>
    <w:next w:val="NoList"/>
    <w:uiPriority w:val="99"/>
    <w:semiHidden/>
    <w:unhideWhenUsed/>
    <w:rsid w:val="00845153"/>
  </w:style>
  <w:style w:type="table" w:customStyle="1" w:styleId="TableGrid1121">
    <w:name w:val="Table Grid11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5153"/>
  </w:style>
  <w:style w:type="numbering" w:customStyle="1" w:styleId="NoList212">
    <w:name w:val="No List212"/>
    <w:next w:val="NoList"/>
    <w:uiPriority w:val="99"/>
    <w:semiHidden/>
    <w:unhideWhenUsed/>
    <w:rsid w:val="00845153"/>
  </w:style>
  <w:style w:type="table" w:customStyle="1" w:styleId="TableGrid4111">
    <w:name w:val="Table Grid41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5153"/>
  </w:style>
  <w:style w:type="numbering" w:customStyle="1" w:styleId="NoList412">
    <w:name w:val="No List412"/>
    <w:next w:val="NoList"/>
    <w:uiPriority w:val="99"/>
    <w:semiHidden/>
    <w:unhideWhenUsed/>
    <w:rsid w:val="00845153"/>
  </w:style>
  <w:style w:type="numbering" w:customStyle="1" w:styleId="NoList511">
    <w:name w:val="No List511"/>
    <w:next w:val="NoList"/>
    <w:uiPriority w:val="99"/>
    <w:semiHidden/>
    <w:unhideWhenUsed/>
    <w:rsid w:val="00845153"/>
  </w:style>
  <w:style w:type="numbering" w:customStyle="1" w:styleId="NoList611">
    <w:name w:val="No List611"/>
    <w:next w:val="NoList"/>
    <w:uiPriority w:val="99"/>
    <w:semiHidden/>
    <w:unhideWhenUsed/>
    <w:rsid w:val="00845153"/>
  </w:style>
  <w:style w:type="numbering" w:customStyle="1" w:styleId="NoList711">
    <w:name w:val="No List711"/>
    <w:next w:val="NoList"/>
    <w:uiPriority w:val="99"/>
    <w:semiHidden/>
    <w:unhideWhenUsed/>
    <w:rsid w:val="00845153"/>
  </w:style>
  <w:style w:type="numbering" w:customStyle="1" w:styleId="NoList811">
    <w:name w:val="No List811"/>
    <w:next w:val="NoList"/>
    <w:uiPriority w:val="99"/>
    <w:semiHidden/>
    <w:unhideWhenUsed/>
    <w:rsid w:val="00845153"/>
  </w:style>
  <w:style w:type="numbering" w:customStyle="1" w:styleId="NoList91">
    <w:name w:val="No List91"/>
    <w:next w:val="NoList"/>
    <w:uiPriority w:val="99"/>
    <w:semiHidden/>
    <w:unhideWhenUsed/>
    <w:rsid w:val="00845153"/>
  </w:style>
  <w:style w:type="numbering" w:customStyle="1" w:styleId="LFO19">
    <w:name w:val="LFO19"/>
    <w:basedOn w:val="NoList"/>
    <w:rsid w:val="00845153"/>
  </w:style>
  <w:style w:type="numbering" w:customStyle="1" w:styleId="NoList10">
    <w:name w:val="No List10"/>
    <w:next w:val="NoList"/>
    <w:uiPriority w:val="99"/>
    <w:semiHidden/>
    <w:unhideWhenUsed/>
    <w:rsid w:val="00845153"/>
  </w:style>
  <w:style w:type="numbering" w:customStyle="1" w:styleId="LFO191">
    <w:name w:val="LFO191"/>
    <w:basedOn w:val="NoList"/>
    <w:rsid w:val="00845153"/>
  </w:style>
  <w:style w:type="numbering" w:customStyle="1" w:styleId="NoList122">
    <w:name w:val="No List122"/>
    <w:next w:val="NoList"/>
    <w:uiPriority w:val="99"/>
    <w:semiHidden/>
    <w:rsid w:val="00845153"/>
  </w:style>
  <w:style w:type="numbering" w:customStyle="1" w:styleId="NoList1112">
    <w:name w:val="No List1112"/>
    <w:next w:val="NoList"/>
    <w:uiPriority w:val="99"/>
    <w:semiHidden/>
    <w:unhideWhenUsed/>
    <w:rsid w:val="00845153"/>
  </w:style>
  <w:style w:type="table" w:customStyle="1" w:styleId="TableGrid11121">
    <w:name w:val="Table Grid1112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153"/>
  </w:style>
  <w:style w:type="numbering" w:customStyle="1" w:styleId="123">
    <w:name w:val="リストなし12"/>
    <w:next w:val="NoList"/>
    <w:uiPriority w:val="99"/>
    <w:semiHidden/>
    <w:unhideWhenUsed/>
    <w:rsid w:val="00845153"/>
  </w:style>
  <w:style w:type="numbering" w:customStyle="1" w:styleId="1120">
    <w:name w:val="无列表112"/>
    <w:next w:val="NoList"/>
    <w:semiHidden/>
    <w:rsid w:val="00845153"/>
  </w:style>
  <w:style w:type="numbering" w:customStyle="1" w:styleId="1111">
    <w:name w:val="リストなし111"/>
    <w:next w:val="NoList"/>
    <w:uiPriority w:val="99"/>
    <w:semiHidden/>
    <w:unhideWhenUsed/>
    <w:rsid w:val="00845153"/>
  </w:style>
  <w:style w:type="numbering" w:customStyle="1" w:styleId="NoList222">
    <w:name w:val="No List222"/>
    <w:next w:val="NoList"/>
    <w:uiPriority w:val="99"/>
    <w:semiHidden/>
    <w:unhideWhenUsed/>
    <w:rsid w:val="00845153"/>
  </w:style>
  <w:style w:type="numbering" w:customStyle="1" w:styleId="NoList322">
    <w:name w:val="No List322"/>
    <w:next w:val="NoList"/>
    <w:uiPriority w:val="99"/>
    <w:semiHidden/>
    <w:unhideWhenUsed/>
    <w:rsid w:val="00845153"/>
  </w:style>
  <w:style w:type="numbering" w:customStyle="1" w:styleId="NoList421">
    <w:name w:val="No List421"/>
    <w:next w:val="NoList"/>
    <w:uiPriority w:val="99"/>
    <w:semiHidden/>
    <w:unhideWhenUsed/>
    <w:rsid w:val="00845153"/>
  </w:style>
  <w:style w:type="numbering" w:customStyle="1" w:styleId="NoList2111">
    <w:name w:val="No List2111"/>
    <w:next w:val="NoList"/>
    <w:uiPriority w:val="99"/>
    <w:semiHidden/>
    <w:unhideWhenUsed/>
    <w:rsid w:val="00845153"/>
  </w:style>
  <w:style w:type="numbering" w:customStyle="1" w:styleId="NoList3111">
    <w:name w:val="No List3111"/>
    <w:next w:val="NoList"/>
    <w:uiPriority w:val="99"/>
    <w:semiHidden/>
    <w:unhideWhenUsed/>
    <w:rsid w:val="00845153"/>
  </w:style>
  <w:style w:type="numbering" w:customStyle="1" w:styleId="NoList4111">
    <w:name w:val="No List4111"/>
    <w:next w:val="NoList"/>
    <w:uiPriority w:val="99"/>
    <w:semiHidden/>
    <w:unhideWhenUsed/>
    <w:rsid w:val="00845153"/>
  </w:style>
  <w:style w:type="numbering" w:customStyle="1" w:styleId="11110">
    <w:name w:val="无列表1111"/>
    <w:next w:val="NoList"/>
    <w:semiHidden/>
    <w:rsid w:val="00845153"/>
  </w:style>
  <w:style w:type="numbering" w:customStyle="1" w:styleId="NoList11111">
    <w:name w:val="No List11111"/>
    <w:next w:val="NoList"/>
    <w:uiPriority w:val="99"/>
    <w:semiHidden/>
    <w:unhideWhenUsed/>
    <w:rsid w:val="00845153"/>
  </w:style>
  <w:style w:type="numbering" w:customStyle="1" w:styleId="NoList1211">
    <w:name w:val="No List1211"/>
    <w:next w:val="NoList"/>
    <w:uiPriority w:val="99"/>
    <w:semiHidden/>
    <w:unhideWhenUsed/>
    <w:rsid w:val="00845153"/>
  </w:style>
  <w:style w:type="numbering" w:customStyle="1" w:styleId="NoList2211">
    <w:name w:val="No List2211"/>
    <w:next w:val="NoList"/>
    <w:uiPriority w:val="99"/>
    <w:semiHidden/>
    <w:unhideWhenUsed/>
    <w:rsid w:val="00845153"/>
  </w:style>
  <w:style w:type="numbering" w:customStyle="1" w:styleId="NoList3211">
    <w:name w:val="No List3211"/>
    <w:next w:val="NoList"/>
    <w:uiPriority w:val="99"/>
    <w:semiHidden/>
    <w:unhideWhenUsed/>
    <w:rsid w:val="00845153"/>
  </w:style>
  <w:style w:type="numbering" w:customStyle="1" w:styleId="NoList14">
    <w:name w:val="No List14"/>
    <w:next w:val="NoList"/>
    <w:uiPriority w:val="99"/>
    <w:semiHidden/>
    <w:unhideWhenUsed/>
    <w:rsid w:val="00845153"/>
  </w:style>
  <w:style w:type="table" w:customStyle="1" w:styleId="TableGrid101">
    <w:name w:val="Table Grid10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5153"/>
  </w:style>
  <w:style w:type="numbering" w:customStyle="1" w:styleId="NoList24">
    <w:name w:val="No List24"/>
    <w:next w:val="NoList"/>
    <w:uiPriority w:val="99"/>
    <w:semiHidden/>
    <w:unhideWhenUsed/>
    <w:rsid w:val="00845153"/>
  </w:style>
  <w:style w:type="table" w:customStyle="1" w:styleId="TableGrid431">
    <w:name w:val="Table Grid4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5153"/>
  </w:style>
  <w:style w:type="table" w:customStyle="1" w:styleId="TableGrid521">
    <w:name w:val="Table Grid5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5153"/>
  </w:style>
  <w:style w:type="table" w:customStyle="1" w:styleId="TableGrid621">
    <w:name w:val="Table Grid6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5153"/>
  </w:style>
  <w:style w:type="numbering" w:customStyle="1" w:styleId="NoList63">
    <w:name w:val="No List63"/>
    <w:next w:val="NoList"/>
    <w:uiPriority w:val="99"/>
    <w:semiHidden/>
    <w:unhideWhenUsed/>
    <w:rsid w:val="00845153"/>
  </w:style>
  <w:style w:type="numbering" w:customStyle="1" w:styleId="NoList73">
    <w:name w:val="No List73"/>
    <w:next w:val="NoList"/>
    <w:uiPriority w:val="99"/>
    <w:semiHidden/>
    <w:unhideWhenUsed/>
    <w:rsid w:val="00845153"/>
  </w:style>
  <w:style w:type="numbering" w:customStyle="1" w:styleId="NoList82">
    <w:name w:val="No List82"/>
    <w:next w:val="NoList"/>
    <w:uiPriority w:val="99"/>
    <w:semiHidden/>
    <w:unhideWhenUsed/>
    <w:rsid w:val="00845153"/>
  </w:style>
  <w:style w:type="numbering" w:customStyle="1" w:styleId="NoList92">
    <w:name w:val="No List92"/>
    <w:next w:val="NoList"/>
    <w:uiPriority w:val="99"/>
    <w:semiHidden/>
    <w:unhideWhenUsed/>
    <w:rsid w:val="00845153"/>
  </w:style>
  <w:style w:type="table" w:customStyle="1" w:styleId="TableGrid1131">
    <w:name w:val="Table Grid1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5153"/>
  </w:style>
  <w:style w:type="numbering" w:customStyle="1" w:styleId="NoList213">
    <w:name w:val="No List213"/>
    <w:next w:val="NoList"/>
    <w:uiPriority w:val="99"/>
    <w:semiHidden/>
    <w:unhideWhenUsed/>
    <w:rsid w:val="00845153"/>
  </w:style>
  <w:style w:type="table" w:customStyle="1" w:styleId="TableGrid4121">
    <w:name w:val="Table Grid41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5153"/>
  </w:style>
  <w:style w:type="numbering" w:customStyle="1" w:styleId="NoList413">
    <w:name w:val="No List413"/>
    <w:next w:val="NoList"/>
    <w:uiPriority w:val="99"/>
    <w:semiHidden/>
    <w:unhideWhenUsed/>
    <w:rsid w:val="00845153"/>
  </w:style>
  <w:style w:type="numbering" w:customStyle="1" w:styleId="NoList512">
    <w:name w:val="No List512"/>
    <w:next w:val="NoList"/>
    <w:uiPriority w:val="99"/>
    <w:semiHidden/>
    <w:unhideWhenUsed/>
    <w:rsid w:val="00845153"/>
  </w:style>
  <w:style w:type="numbering" w:customStyle="1" w:styleId="NoList612">
    <w:name w:val="No List612"/>
    <w:next w:val="NoList"/>
    <w:uiPriority w:val="99"/>
    <w:semiHidden/>
    <w:unhideWhenUsed/>
    <w:rsid w:val="00845153"/>
  </w:style>
  <w:style w:type="numbering" w:customStyle="1" w:styleId="NoList712">
    <w:name w:val="No List712"/>
    <w:next w:val="NoList"/>
    <w:uiPriority w:val="99"/>
    <w:semiHidden/>
    <w:unhideWhenUsed/>
    <w:rsid w:val="00845153"/>
  </w:style>
  <w:style w:type="numbering" w:customStyle="1" w:styleId="NoList812">
    <w:name w:val="No List812"/>
    <w:next w:val="NoList"/>
    <w:uiPriority w:val="99"/>
    <w:semiHidden/>
    <w:unhideWhenUsed/>
    <w:rsid w:val="00845153"/>
  </w:style>
  <w:style w:type="numbering" w:customStyle="1" w:styleId="NoList911">
    <w:name w:val="No List911"/>
    <w:next w:val="NoList"/>
    <w:uiPriority w:val="99"/>
    <w:semiHidden/>
    <w:unhideWhenUsed/>
    <w:rsid w:val="00845153"/>
  </w:style>
  <w:style w:type="numbering" w:customStyle="1" w:styleId="LFO192">
    <w:name w:val="LFO192"/>
    <w:basedOn w:val="NoList"/>
    <w:rsid w:val="00845153"/>
  </w:style>
  <w:style w:type="numbering" w:customStyle="1" w:styleId="NoList101">
    <w:name w:val="No List101"/>
    <w:next w:val="NoList"/>
    <w:uiPriority w:val="99"/>
    <w:semiHidden/>
    <w:unhideWhenUsed/>
    <w:rsid w:val="00845153"/>
  </w:style>
  <w:style w:type="numbering" w:customStyle="1" w:styleId="LFO1911">
    <w:name w:val="LFO1911"/>
    <w:basedOn w:val="NoList"/>
    <w:rsid w:val="00845153"/>
  </w:style>
  <w:style w:type="numbering" w:customStyle="1" w:styleId="NoList123">
    <w:name w:val="No List123"/>
    <w:next w:val="NoList"/>
    <w:uiPriority w:val="99"/>
    <w:semiHidden/>
    <w:rsid w:val="00845153"/>
  </w:style>
  <w:style w:type="numbering" w:customStyle="1" w:styleId="NoList1113">
    <w:name w:val="No List1113"/>
    <w:next w:val="NoList"/>
    <w:uiPriority w:val="99"/>
    <w:semiHidden/>
    <w:unhideWhenUsed/>
    <w:rsid w:val="00845153"/>
  </w:style>
  <w:style w:type="table" w:customStyle="1" w:styleId="TableGrid11131">
    <w:name w:val="Table Grid1113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5153"/>
  </w:style>
  <w:style w:type="numbering" w:customStyle="1" w:styleId="131">
    <w:name w:val="リストなし13"/>
    <w:next w:val="NoList"/>
    <w:uiPriority w:val="99"/>
    <w:semiHidden/>
    <w:unhideWhenUsed/>
    <w:rsid w:val="00845153"/>
  </w:style>
  <w:style w:type="numbering" w:customStyle="1" w:styleId="1130">
    <w:name w:val="无列表113"/>
    <w:next w:val="NoList"/>
    <w:semiHidden/>
    <w:rsid w:val="00845153"/>
  </w:style>
  <w:style w:type="numbering" w:customStyle="1" w:styleId="1121">
    <w:name w:val="リストなし112"/>
    <w:next w:val="NoList"/>
    <w:uiPriority w:val="99"/>
    <w:semiHidden/>
    <w:unhideWhenUsed/>
    <w:rsid w:val="00845153"/>
  </w:style>
  <w:style w:type="numbering" w:customStyle="1" w:styleId="NoList223">
    <w:name w:val="No List223"/>
    <w:next w:val="NoList"/>
    <w:uiPriority w:val="99"/>
    <w:semiHidden/>
    <w:unhideWhenUsed/>
    <w:rsid w:val="00845153"/>
  </w:style>
  <w:style w:type="numbering" w:customStyle="1" w:styleId="NoList323">
    <w:name w:val="No List323"/>
    <w:next w:val="NoList"/>
    <w:uiPriority w:val="99"/>
    <w:semiHidden/>
    <w:unhideWhenUsed/>
    <w:rsid w:val="00845153"/>
  </w:style>
  <w:style w:type="numbering" w:customStyle="1" w:styleId="NoList422">
    <w:name w:val="No List422"/>
    <w:next w:val="NoList"/>
    <w:uiPriority w:val="99"/>
    <w:semiHidden/>
    <w:unhideWhenUsed/>
    <w:rsid w:val="00845153"/>
  </w:style>
  <w:style w:type="numbering" w:customStyle="1" w:styleId="NoList2112">
    <w:name w:val="No List2112"/>
    <w:next w:val="NoList"/>
    <w:uiPriority w:val="99"/>
    <w:semiHidden/>
    <w:unhideWhenUsed/>
    <w:rsid w:val="00845153"/>
  </w:style>
  <w:style w:type="numbering" w:customStyle="1" w:styleId="NoList3112">
    <w:name w:val="No List3112"/>
    <w:next w:val="NoList"/>
    <w:uiPriority w:val="99"/>
    <w:semiHidden/>
    <w:unhideWhenUsed/>
    <w:rsid w:val="00845153"/>
  </w:style>
  <w:style w:type="numbering" w:customStyle="1" w:styleId="NoList4112">
    <w:name w:val="No List4112"/>
    <w:next w:val="NoList"/>
    <w:uiPriority w:val="99"/>
    <w:semiHidden/>
    <w:unhideWhenUsed/>
    <w:rsid w:val="00845153"/>
  </w:style>
  <w:style w:type="numbering" w:customStyle="1" w:styleId="1112">
    <w:name w:val="无列表1112"/>
    <w:next w:val="NoList"/>
    <w:semiHidden/>
    <w:rsid w:val="00845153"/>
  </w:style>
  <w:style w:type="numbering" w:customStyle="1" w:styleId="NoList11112">
    <w:name w:val="No List11112"/>
    <w:next w:val="NoList"/>
    <w:uiPriority w:val="99"/>
    <w:semiHidden/>
    <w:unhideWhenUsed/>
    <w:rsid w:val="00845153"/>
  </w:style>
  <w:style w:type="numbering" w:customStyle="1" w:styleId="NoList1212">
    <w:name w:val="No List1212"/>
    <w:next w:val="NoList"/>
    <w:uiPriority w:val="99"/>
    <w:semiHidden/>
    <w:unhideWhenUsed/>
    <w:rsid w:val="00845153"/>
  </w:style>
  <w:style w:type="numbering" w:customStyle="1" w:styleId="NoList2212">
    <w:name w:val="No List2212"/>
    <w:next w:val="NoList"/>
    <w:uiPriority w:val="99"/>
    <w:semiHidden/>
    <w:unhideWhenUsed/>
    <w:rsid w:val="00845153"/>
  </w:style>
  <w:style w:type="numbering" w:customStyle="1" w:styleId="NoList3212">
    <w:name w:val="No List3212"/>
    <w:next w:val="NoList"/>
    <w:uiPriority w:val="99"/>
    <w:semiHidden/>
    <w:unhideWhenUsed/>
    <w:rsid w:val="00845153"/>
  </w:style>
  <w:style w:type="numbering" w:customStyle="1" w:styleId="NoList16">
    <w:name w:val="No List16"/>
    <w:next w:val="NoList"/>
    <w:uiPriority w:val="99"/>
    <w:semiHidden/>
    <w:unhideWhenUsed/>
    <w:rsid w:val="00845153"/>
  </w:style>
  <w:style w:type="table" w:customStyle="1" w:styleId="TableGrid151">
    <w:name w:val="Table Grid15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5153"/>
  </w:style>
  <w:style w:type="numbering" w:customStyle="1" w:styleId="NoList25">
    <w:name w:val="No List25"/>
    <w:next w:val="NoList"/>
    <w:uiPriority w:val="99"/>
    <w:semiHidden/>
    <w:unhideWhenUsed/>
    <w:rsid w:val="00845153"/>
  </w:style>
  <w:style w:type="table" w:customStyle="1" w:styleId="TableGrid441">
    <w:name w:val="Table Grid44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5153"/>
  </w:style>
  <w:style w:type="table" w:customStyle="1" w:styleId="TableGrid531">
    <w:name w:val="Table Grid5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5153"/>
  </w:style>
  <w:style w:type="table" w:customStyle="1" w:styleId="TableGrid631">
    <w:name w:val="Table Grid6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5153"/>
  </w:style>
  <w:style w:type="numbering" w:customStyle="1" w:styleId="NoList64">
    <w:name w:val="No List64"/>
    <w:next w:val="NoList"/>
    <w:uiPriority w:val="99"/>
    <w:semiHidden/>
    <w:unhideWhenUsed/>
    <w:rsid w:val="00845153"/>
  </w:style>
  <w:style w:type="numbering" w:customStyle="1" w:styleId="NoList74">
    <w:name w:val="No List74"/>
    <w:next w:val="NoList"/>
    <w:uiPriority w:val="99"/>
    <w:semiHidden/>
    <w:unhideWhenUsed/>
    <w:rsid w:val="00845153"/>
  </w:style>
  <w:style w:type="numbering" w:customStyle="1" w:styleId="NoList83">
    <w:name w:val="No List83"/>
    <w:next w:val="NoList"/>
    <w:uiPriority w:val="99"/>
    <w:semiHidden/>
    <w:unhideWhenUsed/>
    <w:rsid w:val="00845153"/>
  </w:style>
  <w:style w:type="numbering" w:customStyle="1" w:styleId="NoList93">
    <w:name w:val="No List93"/>
    <w:next w:val="NoList"/>
    <w:uiPriority w:val="99"/>
    <w:semiHidden/>
    <w:unhideWhenUsed/>
    <w:rsid w:val="00845153"/>
  </w:style>
  <w:style w:type="table" w:customStyle="1" w:styleId="TableGrid1141">
    <w:name w:val="Table Grid1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5153"/>
  </w:style>
  <w:style w:type="numbering" w:customStyle="1" w:styleId="NoList214">
    <w:name w:val="No List214"/>
    <w:next w:val="NoList"/>
    <w:uiPriority w:val="99"/>
    <w:semiHidden/>
    <w:unhideWhenUsed/>
    <w:rsid w:val="00845153"/>
  </w:style>
  <w:style w:type="table" w:customStyle="1" w:styleId="TableGrid4131">
    <w:name w:val="Table Grid41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5153"/>
  </w:style>
  <w:style w:type="numbering" w:customStyle="1" w:styleId="NoList414">
    <w:name w:val="No List414"/>
    <w:next w:val="NoList"/>
    <w:uiPriority w:val="99"/>
    <w:semiHidden/>
    <w:unhideWhenUsed/>
    <w:rsid w:val="00845153"/>
  </w:style>
  <w:style w:type="numbering" w:customStyle="1" w:styleId="NoList513">
    <w:name w:val="No List513"/>
    <w:next w:val="NoList"/>
    <w:uiPriority w:val="99"/>
    <w:semiHidden/>
    <w:unhideWhenUsed/>
    <w:rsid w:val="00845153"/>
  </w:style>
  <w:style w:type="numbering" w:customStyle="1" w:styleId="NoList613">
    <w:name w:val="No List613"/>
    <w:next w:val="NoList"/>
    <w:uiPriority w:val="99"/>
    <w:semiHidden/>
    <w:unhideWhenUsed/>
    <w:rsid w:val="00845153"/>
  </w:style>
  <w:style w:type="numbering" w:customStyle="1" w:styleId="NoList713">
    <w:name w:val="No List713"/>
    <w:next w:val="NoList"/>
    <w:uiPriority w:val="99"/>
    <w:semiHidden/>
    <w:unhideWhenUsed/>
    <w:rsid w:val="00845153"/>
  </w:style>
  <w:style w:type="numbering" w:customStyle="1" w:styleId="NoList813">
    <w:name w:val="No List813"/>
    <w:next w:val="NoList"/>
    <w:uiPriority w:val="99"/>
    <w:semiHidden/>
    <w:unhideWhenUsed/>
    <w:rsid w:val="00845153"/>
  </w:style>
  <w:style w:type="numbering" w:customStyle="1" w:styleId="NoList912">
    <w:name w:val="No List912"/>
    <w:next w:val="NoList"/>
    <w:uiPriority w:val="99"/>
    <w:semiHidden/>
    <w:unhideWhenUsed/>
    <w:rsid w:val="00845153"/>
  </w:style>
  <w:style w:type="numbering" w:customStyle="1" w:styleId="LFO193">
    <w:name w:val="LFO193"/>
    <w:basedOn w:val="NoList"/>
    <w:rsid w:val="00845153"/>
  </w:style>
  <w:style w:type="numbering" w:customStyle="1" w:styleId="NoList102">
    <w:name w:val="No List102"/>
    <w:next w:val="NoList"/>
    <w:uiPriority w:val="99"/>
    <w:semiHidden/>
    <w:unhideWhenUsed/>
    <w:rsid w:val="00845153"/>
  </w:style>
  <w:style w:type="numbering" w:customStyle="1" w:styleId="LFO1912">
    <w:name w:val="LFO1912"/>
    <w:basedOn w:val="NoList"/>
    <w:rsid w:val="00845153"/>
  </w:style>
  <w:style w:type="numbering" w:customStyle="1" w:styleId="NoList124">
    <w:name w:val="No List124"/>
    <w:next w:val="NoList"/>
    <w:uiPriority w:val="99"/>
    <w:semiHidden/>
    <w:rsid w:val="00845153"/>
  </w:style>
  <w:style w:type="numbering" w:customStyle="1" w:styleId="NoList1114">
    <w:name w:val="No List1114"/>
    <w:next w:val="NoList"/>
    <w:uiPriority w:val="99"/>
    <w:semiHidden/>
    <w:unhideWhenUsed/>
    <w:rsid w:val="00845153"/>
  </w:style>
  <w:style w:type="table" w:customStyle="1" w:styleId="TableGrid11141">
    <w:name w:val="Table Grid1114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5153"/>
  </w:style>
  <w:style w:type="numbering" w:customStyle="1" w:styleId="141">
    <w:name w:val="リストなし14"/>
    <w:next w:val="NoList"/>
    <w:uiPriority w:val="99"/>
    <w:semiHidden/>
    <w:unhideWhenUsed/>
    <w:rsid w:val="00845153"/>
  </w:style>
  <w:style w:type="numbering" w:customStyle="1" w:styleId="1140">
    <w:name w:val="无列表114"/>
    <w:next w:val="NoList"/>
    <w:semiHidden/>
    <w:rsid w:val="00845153"/>
  </w:style>
  <w:style w:type="numbering" w:customStyle="1" w:styleId="1131">
    <w:name w:val="リストなし113"/>
    <w:next w:val="NoList"/>
    <w:uiPriority w:val="99"/>
    <w:semiHidden/>
    <w:unhideWhenUsed/>
    <w:rsid w:val="00845153"/>
  </w:style>
  <w:style w:type="numbering" w:customStyle="1" w:styleId="NoList224">
    <w:name w:val="No List224"/>
    <w:next w:val="NoList"/>
    <w:uiPriority w:val="99"/>
    <w:semiHidden/>
    <w:unhideWhenUsed/>
    <w:rsid w:val="00845153"/>
  </w:style>
  <w:style w:type="numbering" w:customStyle="1" w:styleId="NoList324">
    <w:name w:val="No List324"/>
    <w:next w:val="NoList"/>
    <w:uiPriority w:val="99"/>
    <w:semiHidden/>
    <w:unhideWhenUsed/>
    <w:rsid w:val="00845153"/>
  </w:style>
  <w:style w:type="numbering" w:customStyle="1" w:styleId="NoList423">
    <w:name w:val="No List423"/>
    <w:next w:val="NoList"/>
    <w:uiPriority w:val="99"/>
    <w:semiHidden/>
    <w:unhideWhenUsed/>
    <w:rsid w:val="00845153"/>
  </w:style>
  <w:style w:type="numbering" w:customStyle="1" w:styleId="NoList2113">
    <w:name w:val="No List2113"/>
    <w:next w:val="NoList"/>
    <w:uiPriority w:val="99"/>
    <w:semiHidden/>
    <w:unhideWhenUsed/>
    <w:rsid w:val="00845153"/>
  </w:style>
  <w:style w:type="numbering" w:customStyle="1" w:styleId="NoList3113">
    <w:name w:val="No List3113"/>
    <w:next w:val="NoList"/>
    <w:uiPriority w:val="99"/>
    <w:semiHidden/>
    <w:unhideWhenUsed/>
    <w:rsid w:val="00845153"/>
  </w:style>
  <w:style w:type="numbering" w:customStyle="1" w:styleId="NoList4113">
    <w:name w:val="No List4113"/>
    <w:next w:val="NoList"/>
    <w:uiPriority w:val="99"/>
    <w:semiHidden/>
    <w:unhideWhenUsed/>
    <w:rsid w:val="00845153"/>
  </w:style>
  <w:style w:type="numbering" w:customStyle="1" w:styleId="1113">
    <w:name w:val="无列表1113"/>
    <w:next w:val="NoList"/>
    <w:semiHidden/>
    <w:rsid w:val="00845153"/>
  </w:style>
  <w:style w:type="numbering" w:customStyle="1" w:styleId="NoList11113">
    <w:name w:val="No List11113"/>
    <w:next w:val="NoList"/>
    <w:uiPriority w:val="99"/>
    <w:semiHidden/>
    <w:unhideWhenUsed/>
    <w:rsid w:val="00845153"/>
  </w:style>
  <w:style w:type="numbering" w:customStyle="1" w:styleId="NoList1213">
    <w:name w:val="No List1213"/>
    <w:next w:val="NoList"/>
    <w:uiPriority w:val="99"/>
    <w:semiHidden/>
    <w:unhideWhenUsed/>
    <w:rsid w:val="00845153"/>
  </w:style>
  <w:style w:type="numbering" w:customStyle="1" w:styleId="NoList2213">
    <w:name w:val="No List2213"/>
    <w:next w:val="NoList"/>
    <w:uiPriority w:val="99"/>
    <w:semiHidden/>
    <w:unhideWhenUsed/>
    <w:rsid w:val="00845153"/>
  </w:style>
  <w:style w:type="numbering" w:customStyle="1" w:styleId="NoList3213">
    <w:name w:val="No List3213"/>
    <w:next w:val="NoList"/>
    <w:uiPriority w:val="99"/>
    <w:semiHidden/>
    <w:unhideWhenUsed/>
    <w:rsid w:val="00845153"/>
  </w:style>
  <w:style w:type="table" w:customStyle="1" w:styleId="115">
    <w:name w:val="网格型1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85F4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85F4B"/>
    <w:rPr>
      <w:rFonts w:eastAsia="Batang"/>
      <w:lang w:eastAsia="en-US"/>
    </w:rPr>
  </w:style>
  <w:style w:type="paragraph" w:customStyle="1" w:styleId="Style95">
    <w:name w:val="_Style 95"/>
    <w:uiPriority w:val="99"/>
    <w:semiHidden/>
    <w:qFormat/>
    <w:rsid w:val="00585F4B"/>
    <w:pPr>
      <w:spacing w:after="160" w:line="256" w:lineRule="auto"/>
    </w:pPr>
    <w:rPr>
      <w:rFonts w:ascii="CG Times (WN)" w:hAnsi="CG Times (WN)"/>
      <w:lang w:eastAsia="en-US"/>
    </w:rPr>
  </w:style>
  <w:style w:type="character" w:customStyle="1" w:styleId="Style115">
    <w:name w:val="_Style 115"/>
    <w:uiPriority w:val="31"/>
    <w:qFormat/>
    <w:rsid w:val="00585F4B"/>
    <w:rPr>
      <w:smallCaps/>
      <w:color w:val="5A5A5A"/>
    </w:rPr>
  </w:style>
  <w:style w:type="paragraph" w:customStyle="1" w:styleId="Style91">
    <w:name w:val="_Style 91"/>
    <w:uiPriority w:val="99"/>
    <w:semiHidden/>
    <w:qFormat/>
    <w:rsid w:val="00585F4B"/>
    <w:pPr>
      <w:spacing w:after="160" w:line="259" w:lineRule="auto"/>
    </w:pPr>
    <w:rPr>
      <w:rFonts w:ascii="CG Times (WN)" w:hAnsi="CG Times (WN)"/>
      <w:lang w:eastAsia="en-US"/>
    </w:rPr>
  </w:style>
  <w:style w:type="character" w:customStyle="1" w:styleId="Style104">
    <w:name w:val="_Style 104"/>
    <w:uiPriority w:val="31"/>
    <w:qFormat/>
    <w:rsid w:val="00585F4B"/>
    <w:rPr>
      <w:smallCaps/>
      <w:color w:val="5A5A5A"/>
    </w:rPr>
  </w:style>
  <w:style w:type="paragraph" w:customStyle="1" w:styleId="CharChar13">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5F4B"/>
    <w:pPr>
      <w:spacing w:after="160" w:line="259" w:lineRule="auto"/>
    </w:pPr>
    <w:rPr>
      <w:rFonts w:eastAsia="MS Mincho"/>
      <w:lang w:eastAsia="en-US"/>
    </w:rPr>
  </w:style>
  <w:style w:type="paragraph" w:customStyle="1" w:styleId="25">
    <w:name w:val="変更箇所2"/>
    <w:uiPriority w:val="99"/>
    <w:semiHidden/>
    <w:qFormat/>
    <w:rsid w:val="00585F4B"/>
    <w:pPr>
      <w:autoSpaceDN w:val="0"/>
    </w:pPr>
    <w:rPr>
      <w:rFonts w:eastAsia="MS Mincho"/>
      <w:lang w:eastAsia="en-US"/>
    </w:rPr>
  </w:style>
  <w:style w:type="paragraph" w:customStyle="1" w:styleId="tac00">
    <w:name w:val="tac0"/>
    <w:basedOn w:val="Normal"/>
    <w:qFormat/>
    <w:rsid w:val="00585F4B"/>
    <w:pPr>
      <w:keepNext/>
      <w:spacing w:after="0"/>
      <w:jc w:val="center"/>
    </w:pPr>
    <w:rPr>
      <w:rFonts w:ascii="Arial" w:eastAsia="Calibri" w:hAnsi="Arial" w:cs="Arial"/>
      <w:lang w:val="fi-FI" w:eastAsia="fi-FI"/>
    </w:rPr>
  </w:style>
  <w:style w:type="paragraph" w:customStyle="1" w:styleId="tah00">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5F4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5F4B"/>
    <w:rPr>
      <w:rFonts w:ascii="Arial" w:hAnsi="Arial" w:cs="Arial" w:hint="default"/>
      <w:color w:val="000000"/>
      <w:sz w:val="18"/>
      <w:szCs w:val="18"/>
      <w:u w:val="none"/>
      <w:vertAlign w:val="superscript"/>
    </w:rPr>
  </w:style>
  <w:style w:type="character" w:customStyle="1" w:styleId="font31">
    <w:name w:val="font31"/>
    <w:basedOn w:val="DefaultParagraphFont"/>
    <w:qFormat/>
    <w:rsid w:val="00585F4B"/>
    <w:rPr>
      <w:rFonts w:ascii="Arial" w:hAnsi="Arial" w:cs="Arial" w:hint="default"/>
      <w:color w:val="000000"/>
      <w:sz w:val="18"/>
      <w:szCs w:val="18"/>
      <w:u w:val="none"/>
    </w:rPr>
  </w:style>
  <w:style w:type="character" w:customStyle="1" w:styleId="font21">
    <w:name w:val="font21"/>
    <w:basedOn w:val="DefaultParagraphFont"/>
    <w:qFormat/>
    <w:rsid w:val="00585F4B"/>
    <w:rPr>
      <w:rFonts w:ascii="Arial" w:hAnsi="Arial" w:cs="Arial" w:hint="default"/>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585F4B"/>
    <w:rPr>
      <w:rFonts w:ascii="Courier New" w:eastAsia="SimSun" w:hAnsi="Courier New"/>
      <w:kern w:val="2"/>
      <w:sz w:val="24"/>
      <w:lang w:val="en-US" w:eastAsia="zh-CN"/>
    </w:rPr>
  </w:style>
  <w:style w:type="paragraph" w:styleId="Index8">
    <w:name w:val="index 8"/>
    <w:basedOn w:val="Normal"/>
    <w:next w:val="Normal"/>
    <w:unhideWhenUsed/>
    <w:qFormat/>
    <w:rsid w:val="00585F4B"/>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5F4B"/>
    <w:rPr>
      <w:rFonts w:eastAsia="Batang"/>
      <w:lang w:eastAsia="en-US"/>
    </w:rPr>
  </w:style>
  <w:style w:type="table" w:customStyle="1" w:styleId="26">
    <w:name w:val="网格型2"/>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5F4B"/>
    <w:rPr>
      <w:rFonts w:eastAsia="MS Mincho"/>
      <w:lang w:val="en-US" w:eastAsia="zh-CN"/>
    </w:rPr>
    <w:tblPr/>
  </w:style>
  <w:style w:type="table" w:customStyle="1" w:styleId="TableGrid54">
    <w:name w:val="Table Grid54"/>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5F4B"/>
    <w:rPr>
      <w:rFonts w:eastAsia="MS Mincho"/>
      <w:lang w:val="en-US" w:eastAsia="zh-CN"/>
    </w:rPr>
    <w:tblPr/>
  </w:style>
  <w:style w:type="table" w:customStyle="1" w:styleId="TableGrid5111">
    <w:name w:val="Table Grid5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585F4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585F4B"/>
    <w:rPr>
      <w:rFonts w:ascii="Calibri" w:eastAsia="SimSun" w:hAnsi="Calibri"/>
      <w:kern w:val="2"/>
      <w:sz w:val="21"/>
    </w:rPr>
  </w:style>
  <w:style w:type="paragraph" w:customStyle="1" w:styleId="a8">
    <w:name w:val="参考资料列表"/>
    <w:basedOn w:val="List"/>
    <w:link w:val="Char3"/>
    <w:qFormat/>
    <w:rsid w:val="00585F4B"/>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585F4B"/>
    <w:pPr>
      <w:spacing w:before="180" w:after="180"/>
      <w:ind w:left="1134" w:hanging="1134"/>
      <w:jc w:val="both"/>
    </w:pPr>
    <w:rPr>
      <w:lang w:eastAsia="en-US"/>
    </w:rPr>
  </w:style>
  <w:style w:type="paragraph" w:customStyle="1" w:styleId="a9">
    <w:name w:val="文稿标题"/>
    <w:basedOn w:val="Normal"/>
    <w:qFormat/>
    <w:rsid w:val="00585F4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585F4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585F4B"/>
    <w:rPr>
      <w:rFonts w:ascii="Arial" w:eastAsia="MS Mincho" w:hAnsi="Arial"/>
      <w:kern w:val="2"/>
      <w:szCs w:val="24"/>
    </w:rPr>
  </w:style>
  <w:style w:type="paragraph" w:customStyle="1" w:styleId="Doc-text2">
    <w:name w:val="Doc-text2"/>
    <w:basedOn w:val="Normal"/>
    <w:link w:val="Doc-text2Char"/>
    <w:qFormat/>
    <w:rsid w:val="00585F4B"/>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585F4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F4B"/>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585F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5F4B"/>
    <w:rPr>
      <w:rFonts w:ascii="Calibri" w:eastAsia="MS Mincho" w:hAnsi="Calibri"/>
      <w:kern w:val="2"/>
      <w:szCs w:val="24"/>
      <w:lang w:val="en-US"/>
    </w:rPr>
  </w:style>
  <w:style w:type="paragraph" w:customStyle="1" w:styleId="1">
    <w:name w:val="样式 标题 1 + 小三"/>
    <w:basedOn w:val="Heading1"/>
    <w:qFormat/>
    <w:rsid w:val="00585F4B"/>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585F4B"/>
    <w:pPr>
      <w:jc w:val="center"/>
    </w:pPr>
    <w:rPr>
      <w:lang w:val="en-US" w:eastAsia="en-US"/>
    </w:rPr>
  </w:style>
  <w:style w:type="paragraph" w:customStyle="1" w:styleId="Title2">
    <w:name w:val="Title 2"/>
    <w:basedOn w:val="Normal0"/>
    <w:next w:val="Title"/>
    <w:qFormat/>
    <w:rsid w:val="00585F4B"/>
    <w:pPr>
      <w:spacing w:before="120" w:after="120"/>
    </w:pPr>
    <w:rPr>
      <w:rFonts w:ascii="Book Antiqua" w:hAnsi="Book Antiqua"/>
      <w:b/>
    </w:rPr>
  </w:style>
  <w:style w:type="paragraph" w:customStyle="1" w:styleId="abstract">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585F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585F4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585F4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5F4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5F4B"/>
  </w:style>
  <w:style w:type="paragraph" w:customStyle="1" w:styleId="2ChapterXXStatementh22Header2l2Level2Headhea">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585F4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5F4B"/>
    <w:rPr>
      <w:rFonts w:ascii="Calibri" w:eastAsia="SimSun" w:hAnsi="Calibri"/>
      <w:b/>
      <w:kern w:val="2"/>
      <w:sz w:val="24"/>
      <w:u w:val="single"/>
      <w:lang w:eastAsia="ko-KR"/>
    </w:rPr>
  </w:style>
  <w:style w:type="paragraph" w:customStyle="1" w:styleId="TJ">
    <w:name w:val="TJ"/>
    <w:basedOn w:val="Normal"/>
    <w:link w:val="TJChar"/>
    <w:qFormat/>
    <w:rsid w:val="00585F4B"/>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585F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5F4B"/>
    <w:rPr>
      <w:rFonts w:eastAsia="SimSun"/>
      <w:caps/>
      <w:lang w:eastAsia="en-US"/>
    </w:rPr>
  </w:style>
  <w:style w:type="paragraph" w:customStyle="1" w:styleId="Agreement">
    <w:name w:val="Agreement"/>
    <w:basedOn w:val="Normal"/>
    <w:next w:val="Normal"/>
    <w:qFormat/>
    <w:rsid w:val="00585F4B"/>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5F4B"/>
    <w:rPr>
      <w:rFonts w:ascii="Arial" w:eastAsia="MS Mincho" w:hAnsi="Arial" w:cs="Arial"/>
      <w:b/>
      <w:szCs w:val="24"/>
    </w:rPr>
  </w:style>
  <w:style w:type="paragraph" w:customStyle="1" w:styleId="EmailDiscussion">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585F4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85F4B"/>
    <w:rPr>
      <w:rFonts w:ascii="MS Mincho" w:eastAsia="MS Mincho" w:hAnsi="MS Mincho" w:hint="eastAsia"/>
      <w:b/>
      <w:bCs/>
      <w:sz w:val="24"/>
    </w:rPr>
  </w:style>
  <w:style w:type="character" w:customStyle="1" w:styleId="BodyTextChar2">
    <w:name w:val="Body Text Char2"/>
    <w:qFormat/>
    <w:locked/>
    <w:rsid w:val="00585F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ascii="Arial" w:hAnsi="Arial" w:cs="Arial" w:hint="default"/>
      <w:sz w:val="36"/>
      <w:lang w:val="en-GB" w:eastAsia="en-US" w:bidi="ar-SA"/>
    </w:rPr>
  </w:style>
  <w:style w:type="character" w:customStyle="1" w:styleId="font41">
    <w:name w:val="font41"/>
    <w:basedOn w:val="DefaultParagraphFont"/>
    <w:qFormat/>
    <w:rsid w:val="00585F4B"/>
    <w:rPr>
      <w:rFonts w:ascii="Arial" w:hAnsi="Arial" w:cs="Arial" w:hint="default"/>
      <w:color w:val="000000"/>
      <w:sz w:val="18"/>
      <w:szCs w:val="18"/>
      <w:u w:val="none"/>
    </w:rPr>
  </w:style>
  <w:style w:type="table" w:customStyle="1" w:styleId="260">
    <w:name w:val="古典型 26"/>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585F4B"/>
    <w:rPr>
      <w:rFonts w:eastAsia="Batang"/>
      <w:lang w:eastAsia="en-US"/>
    </w:rPr>
  </w:style>
  <w:style w:type="character" w:customStyle="1" w:styleId="116">
    <w:name w:val="不明显参考11"/>
    <w:uiPriority w:val="31"/>
    <w:qFormat/>
    <w:rsid w:val="00585F4B"/>
    <w:rPr>
      <w:smallCaps/>
      <w:color w:val="5A5A5A"/>
    </w:rPr>
  </w:style>
  <w:style w:type="paragraph" w:customStyle="1" w:styleId="TOC11">
    <w:name w:val="TOC 标题11"/>
    <w:basedOn w:val="Heading1"/>
    <w:next w:val="Normal"/>
    <w:uiPriority w:val="39"/>
    <w:unhideWhenUsed/>
    <w:qFormat/>
    <w:rsid w:val="00585F4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45153"/>
  </w:style>
  <w:style w:type="numbering" w:customStyle="1" w:styleId="150">
    <w:name w:val="无列表15"/>
    <w:next w:val="NoList"/>
    <w:semiHidden/>
    <w:rsid w:val="00845153"/>
  </w:style>
  <w:style w:type="numbering" w:customStyle="1" w:styleId="151">
    <w:name w:val="リストなし15"/>
    <w:next w:val="NoList"/>
    <w:uiPriority w:val="99"/>
    <w:semiHidden/>
    <w:unhideWhenUsed/>
    <w:rsid w:val="00845153"/>
  </w:style>
  <w:style w:type="numbering" w:customStyle="1" w:styleId="NoList18">
    <w:name w:val="No List18"/>
    <w:next w:val="NoList"/>
    <w:uiPriority w:val="99"/>
    <w:semiHidden/>
    <w:unhideWhenUsed/>
    <w:rsid w:val="00845153"/>
  </w:style>
  <w:style w:type="numbering" w:customStyle="1" w:styleId="1150">
    <w:name w:val="无列表115"/>
    <w:next w:val="NoList"/>
    <w:semiHidden/>
    <w:rsid w:val="00845153"/>
  </w:style>
  <w:style w:type="numbering" w:customStyle="1" w:styleId="1141">
    <w:name w:val="リストなし114"/>
    <w:next w:val="NoList"/>
    <w:uiPriority w:val="99"/>
    <w:semiHidden/>
    <w:unhideWhenUsed/>
    <w:rsid w:val="00845153"/>
  </w:style>
  <w:style w:type="numbering" w:customStyle="1" w:styleId="NoList26">
    <w:name w:val="No List26"/>
    <w:next w:val="NoList"/>
    <w:uiPriority w:val="99"/>
    <w:semiHidden/>
    <w:unhideWhenUsed/>
    <w:rsid w:val="00845153"/>
  </w:style>
  <w:style w:type="numbering" w:customStyle="1" w:styleId="NoList36">
    <w:name w:val="No List36"/>
    <w:next w:val="NoList"/>
    <w:uiPriority w:val="99"/>
    <w:semiHidden/>
    <w:unhideWhenUsed/>
    <w:rsid w:val="00845153"/>
  </w:style>
  <w:style w:type="numbering" w:customStyle="1" w:styleId="NoList115">
    <w:name w:val="No List115"/>
    <w:next w:val="NoList"/>
    <w:uiPriority w:val="99"/>
    <w:semiHidden/>
    <w:unhideWhenUsed/>
    <w:rsid w:val="00845153"/>
  </w:style>
  <w:style w:type="numbering" w:customStyle="1" w:styleId="NoList46">
    <w:name w:val="No List46"/>
    <w:next w:val="NoList"/>
    <w:uiPriority w:val="99"/>
    <w:semiHidden/>
    <w:unhideWhenUsed/>
    <w:rsid w:val="00845153"/>
  </w:style>
  <w:style w:type="numbering" w:customStyle="1" w:styleId="NoList55">
    <w:name w:val="No List55"/>
    <w:next w:val="NoList"/>
    <w:uiPriority w:val="99"/>
    <w:semiHidden/>
    <w:unhideWhenUsed/>
    <w:rsid w:val="00845153"/>
  </w:style>
  <w:style w:type="numbering" w:customStyle="1" w:styleId="NoList1115">
    <w:name w:val="No List1115"/>
    <w:next w:val="NoList"/>
    <w:uiPriority w:val="99"/>
    <w:semiHidden/>
    <w:unhideWhenUsed/>
    <w:rsid w:val="00845153"/>
  </w:style>
  <w:style w:type="numbering" w:customStyle="1" w:styleId="NoList215">
    <w:name w:val="No List215"/>
    <w:next w:val="NoList"/>
    <w:uiPriority w:val="99"/>
    <w:semiHidden/>
    <w:unhideWhenUsed/>
    <w:rsid w:val="00845153"/>
  </w:style>
  <w:style w:type="numbering" w:customStyle="1" w:styleId="NoList315">
    <w:name w:val="No List315"/>
    <w:next w:val="NoList"/>
    <w:uiPriority w:val="99"/>
    <w:semiHidden/>
    <w:unhideWhenUsed/>
    <w:rsid w:val="00845153"/>
  </w:style>
  <w:style w:type="numbering" w:customStyle="1" w:styleId="NoList415">
    <w:name w:val="No List415"/>
    <w:next w:val="NoList"/>
    <w:uiPriority w:val="99"/>
    <w:semiHidden/>
    <w:unhideWhenUsed/>
    <w:rsid w:val="00845153"/>
  </w:style>
  <w:style w:type="numbering" w:customStyle="1" w:styleId="NoList65">
    <w:name w:val="No List65"/>
    <w:next w:val="NoList"/>
    <w:uiPriority w:val="99"/>
    <w:semiHidden/>
    <w:unhideWhenUsed/>
    <w:rsid w:val="00845153"/>
  </w:style>
  <w:style w:type="numbering" w:customStyle="1" w:styleId="NoList75">
    <w:name w:val="No List75"/>
    <w:next w:val="NoList"/>
    <w:uiPriority w:val="99"/>
    <w:semiHidden/>
    <w:unhideWhenUsed/>
    <w:rsid w:val="00845153"/>
  </w:style>
  <w:style w:type="numbering" w:customStyle="1" w:styleId="NoList125">
    <w:name w:val="No List125"/>
    <w:next w:val="NoList"/>
    <w:uiPriority w:val="99"/>
    <w:semiHidden/>
    <w:unhideWhenUsed/>
    <w:rsid w:val="00845153"/>
  </w:style>
  <w:style w:type="numbering" w:customStyle="1" w:styleId="NoList225">
    <w:name w:val="No List225"/>
    <w:next w:val="NoList"/>
    <w:uiPriority w:val="99"/>
    <w:semiHidden/>
    <w:unhideWhenUsed/>
    <w:rsid w:val="00845153"/>
  </w:style>
  <w:style w:type="numbering" w:customStyle="1" w:styleId="NoList325">
    <w:name w:val="No List325"/>
    <w:next w:val="NoList"/>
    <w:uiPriority w:val="99"/>
    <w:semiHidden/>
    <w:unhideWhenUsed/>
    <w:rsid w:val="00845153"/>
  </w:style>
  <w:style w:type="numbering" w:customStyle="1" w:styleId="NoList424">
    <w:name w:val="No List424"/>
    <w:next w:val="NoList"/>
    <w:uiPriority w:val="99"/>
    <w:semiHidden/>
    <w:unhideWhenUsed/>
    <w:rsid w:val="00845153"/>
  </w:style>
  <w:style w:type="numbering" w:customStyle="1" w:styleId="NoList514">
    <w:name w:val="No List514"/>
    <w:next w:val="NoList"/>
    <w:uiPriority w:val="99"/>
    <w:semiHidden/>
    <w:unhideWhenUsed/>
    <w:rsid w:val="00845153"/>
  </w:style>
  <w:style w:type="numbering" w:customStyle="1" w:styleId="NoList2114">
    <w:name w:val="No List2114"/>
    <w:next w:val="NoList"/>
    <w:uiPriority w:val="99"/>
    <w:semiHidden/>
    <w:unhideWhenUsed/>
    <w:rsid w:val="00845153"/>
  </w:style>
  <w:style w:type="numbering" w:customStyle="1" w:styleId="NoList3114">
    <w:name w:val="No List3114"/>
    <w:next w:val="NoList"/>
    <w:uiPriority w:val="99"/>
    <w:semiHidden/>
    <w:unhideWhenUsed/>
    <w:rsid w:val="00845153"/>
  </w:style>
  <w:style w:type="numbering" w:customStyle="1" w:styleId="NoList4114">
    <w:name w:val="No List4114"/>
    <w:next w:val="NoList"/>
    <w:uiPriority w:val="99"/>
    <w:semiHidden/>
    <w:unhideWhenUsed/>
    <w:rsid w:val="00845153"/>
  </w:style>
  <w:style w:type="numbering" w:customStyle="1" w:styleId="NoList614">
    <w:name w:val="No List614"/>
    <w:next w:val="NoList"/>
    <w:uiPriority w:val="99"/>
    <w:semiHidden/>
    <w:unhideWhenUsed/>
    <w:rsid w:val="00845153"/>
  </w:style>
  <w:style w:type="numbering" w:customStyle="1" w:styleId="11140">
    <w:name w:val="无列表1114"/>
    <w:next w:val="NoList"/>
    <w:semiHidden/>
    <w:rsid w:val="00845153"/>
  </w:style>
  <w:style w:type="numbering" w:customStyle="1" w:styleId="NoList11114">
    <w:name w:val="No List11114"/>
    <w:next w:val="NoList"/>
    <w:uiPriority w:val="99"/>
    <w:semiHidden/>
    <w:unhideWhenUsed/>
    <w:rsid w:val="00845153"/>
  </w:style>
  <w:style w:type="numbering" w:customStyle="1" w:styleId="NoList714">
    <w:name w:val="No List714"/>
    <w:next w:val="NoList"/>
    <w:uiPriority w:val="99"/>
    <w:semiHidden/>
    <w:unhideWhenUsed/>
    <w:rsid w:val="00845153"/>
  </w:style>
  <w:style w:type="numbering" w:customStyle="1" w:styleId="NoList1214">
    <w:name w:val="No List1214"/>
    <w:next w:val="NoList"/>
    <w:uiPriority w:val="99"/>
    <w:semiHidden/>
    <w:unhideWhenUsed/>
    <w:rsid w:val="00845153"/>
  </w:style>
  <w:style w:type="numbering" w:customStyle="1" w:styleId="NoList2214">
    <w:name w:val="No List2214"/>
    <w:next w:val="NoList"/>
    <w:uiPriority w:val="99"/>
    <w:semiHidden/>
    <w:unhideWhenUsed/>
    <w:rsid w:val="00845153"/>
  </w:style>
  <w:style w:type="numbering" w:customStyle="1" w:styleId="NoList3214">
    <w:name w:val="No List3214"/>
    <w:next w:val="NoList"/>
    <w:uiPriority w:val="99"/>
    <w:semiHidden/>
    <w:unhideWhenUsed/>
    <w:rsid w:val="00845153"/>
  </w:style>
  <w:style w:type="numbering" w:customStyle="1" w:styleId="NoList84">
    <w:name w:val="No List84"/>
    <w:next w:val="NoList"/>
    <w:uiPriority w:val="99"/>
    <w:semiHidden/>
    <w:unhideWhenUsed/>
    <w:rsid w:val="00845153"/>
  </w:style>
  <w:style w:type="numbering" w:customStyle="1" w:styleId="NoList94">
    <w:name w:val="No List94"/>
    <w:next w:val="NoList"/>
    <w:uiPriority w:val="99"/>
    <w:semiHidden/>
    <w:unhideWhenUsed/>
    <w:rsid w:val="00845153"/>
  </w:style>
  <w:style w:type="numbering" w:customStyle="1" w:styleId="NoList814">
    <w:name w:val="No List814"/>
    <w:next w:val="NoList"/>
    <w:uiPriority w:val="99"/>
    <w:semiHidden/>
    <w:unhideWhenUsed/>
    <w:rsid w:val="00845153"/>
  </w:style>
  <w:style w:type="numbering" w:customStyle="1" w:styleId="NoList913">
    <w:name w:val="No List913"/>
    <w:next w:val="NoList"/>
    <w:uiPriority w:val="99"/>
    <w:semiHidden/>
    <w:unhideWhenUsed/>
    <w:rsid w:val="00845153"/>
  </w:style>
  <w:style w:type="numbering" w:customStyle="1" w:styleId="LFO194">
    <w:name w:val="LFO194"/>
    <w:basedOn w:val="NoList"/>
    <w:rsid w:val="00845153"/>
  </w:style>
  <w:style w:type="numbering" w:customStyle="1" w:styleId="NoList103">
    <w:name w:val="No List103"/>
    <w:next w:val="NoList"/>
    <w:uiPriority w:val="99"/>
    <w:semiHidden/>
    <w:unhideWhenUsed/>
    <w:rsid w:val="00845153"/>
  </w:style>
  <w:style w:type="numbering" w:customStyle="1" w:styleId="LFO1913">
    <w:name w:val="LFO1913"/>
    <w:basedOn w:val="NoList"/>
    <w:rsid w:val="00845153"/>
  </w:style>
  <w:style w:type="numbering" w:customStyle="1" w:styleId="1210">
    <w:name w:val="无列表121"/>
    <w:next w:val="NoList"/>
    <w:semiHidden/>
    <w:rsid w:val="00845153"/>
  </w:style>
  <w:style w:type="numbering" w:customStyle="1" w:styleId="1211">
    <w:name w:val="リストなし121"/>
    <w:next w:val="NoList"/>
    <w:uiPriority w:val="99"/>
    <w:semiHidden/>
    <w:unhideWhenUsed/>
    <w:rsid w:val="00845153"/>
  </w:style>
  <w:style w:type="numbering" w:customStyle="1" w:styleId="11111">
    <w:name w:val="リストなし1111"/>
    <w:next w:val="NoList"/>
    <w:uiPriority w:val="99"/>
    <w:semiHidden/>
    <w:unhideWhenUsed/>
    <w:rsid w:val="00845153"/>
  </w:style>
  <w:style w:type="numbering" w:customStyle="1" w:styleId="NoList131">
    <w:name w:val="No List131"/>
    <w:next w:val="NoList"/>
    <w:uiPriority w:val="99"/>
    <w:semiHidden/>
    <w:unhideWhenUsed/>
    <w:rsid w:val="00845153"/>
  </w:style>
  <w:style w:type="numbering" w:customStyle="1" w:styleId="NoList231">
    <w:name w:val="No List231"/>
    <w:next w:val="NoList"/>
    <w:uiPriority w:val="99"/>
    <w:semiHidden/>
    <w:unhideWhenUsed/>
    <w:rsid w:val="00845153"/>
  </w:style>
  <w:style w:type="numbering" w:customStyle="1" w:styleId="NoList331">
    <w:name w:val="No List331"/>
    <w:next w:val="NoList"/>
    <w:uiPriority w:val="99"/>
    <w:semiHidden/>
    <w:unhideWhenUsed/>
    <w:rsid w:val="00845153"/>
  </w:style>
  <w:style w:type="numbering" w:customStyle="1" w:styleId="NoList431">
    <w:name w:val="No List431"/>
    <w:next w:val="NoList"/>
    <w:uiPriority w:val="99"/>
    <w:semiHidden/>
    <w:unhideWhenUsed/>
    <w:rsid w:val="00845153"/>
  </w:style>
  <w:style w:type="numbering" w:customStyle="1" w:styleId="NoList521">
    <w:name w:val="No List521"/>
    <w:next w:val="NoList"/>
    <w:uiPriority w:val="99"/>
    <w:semiHidden/>
    <w:unhideWhenUsed/>
    <w:rsid w:val="00845153"/>
  </w:style>
  <w:style w:type="numbering" w:customStyle="1" w:styleId="NoList621">
    <w:name w:val="No List621"/>
    <w:next w:val="NoList"/>
    <w:uiPriority w:val="99"/>
    <w:semiHidden/>
    <w:unhideWhenUsed/>
    <w:rsid w:val="00845153"/>
  </w:style>
  <w:style w:type="numbering" w:customStyle="1" w:styleId="NoList721">
    <w:name w:val="No List721"/>
    <w:next w:val="NoList"/>
    <w:uiPriority w:val="99"/>
    <w:semiHidden/>
    <w:unhideWhenUsed/>
    <w:rsid w:val="00845153"/>
  </w:style>
  <w:style w:type="numbering" w:customStyle="1" w:styleId="NoList1121">
    <w:name w:val="No List1121"/>
    <w:next w:val="NoList"/>
    <w:uiPriority w:val="99"/>
    <w:semiHidden/>
    <w:unhideWhenUsed/>
    <w:rsid w:val="00845153"/>
  </w:style>
  <w:style w:type="numbering" w:customStyle="1" w:styleId="NoList2121">
    <w:name w:val="No List2121"/>
    <w:next w:val="NoList"/>
    <w:uiPriority w:val="99"/>
    <w:semiHidden/>
    <w:unhideWhenUsed/>
    <w:rsid w:val="00845153"/>
  </w:style>
  <w:style w:type="numbering" w:customStyle="1" w:styleId="NoList3121">
    <w:name w:val="No List3121"/>
    <w:next w:val="NoList"/>
    <w:uiPriority w:val="99"/>
    <w:semiHidden/>
    <w:unhideWhenUsed/>
    <w:rsid w:val="00845153"/>
  </w:style>
  <w:style w:type="numbering" w:customStyle="1" w:styleId="NoList4121">
    <w:name w:val="No List4121"/>
    <w:next w:val="NoList"/>
    <w:uiPriority w:val="99"/>
    <w:semiHidden/>
    <w:unhideWhenUsed/>
    <w:rsid w:val="00845153"/>
  </w:style>
  <w:style w:type="numbering" w:customStyle="1" w:styleId="NoList5111">
    <w:name w:val="No List5111"/>
    <w:next w:val="NoList"/>
    <w:uiPriority w:val="99"/>
    <w:semiHidden/>
    <w:unhideWhenUsed/>
    <w:rsid w:val="00845153"/>
  </w:style>
  <w:style w:type="numbering" w:customStyle="1" w:styleId="NoList6111">
    <w:name w:val="No List6111"/>
    <w:next w:val="NoList"/>
    <w:uiPriority w:val="99"/>
    <w:semiHidden/>
    <w:unhideWhenUsed/>
    <w:rsid w:val="00845153"/>
  </w:style>
  <w:style w:type="numbering" w:customStyle="1" w:styleId="NoList7111">
    <w:name w:val="No List7111"/>
    <w:next w:val="NoList"/>
    <w:uiPriority w:val="99"/>
    <w:semiHidden/>
    <w:unhideWhenUsed/>
    <w:rsid w:val="00845153"/>
  </w:style>
  <w:style w:type="numbering" w:customStyle="1" w:styleId="NoList8111">
    <w:name w:val="No List8111"/>
    <w:next w:val="NoList"/>
    <w:uiPriority w:val="99"/>
    <w:semiHidden/>
    <w:unhideWhenUsed/>
    <w:rsid w:val="00845153"/>
  </w:style>
  <w:style w:type="numbering" w:customStyle="1" w:styleId="NoList1221">
    <w:name w:val="No List1221"/>
    <w:next w:val="NoList"/>
    <w:uiPriority w:val="99"/>
    <w:semiHidden/>
    <w:rsid w:val="00845153"/>
  </w:style>
  <w:style w:type="numbering" w:customStyle="1" w:styleId="NoList11121">
    <w:name w:val="No List11121"/>
    <w:next w:val="NoList"/>
    <w:uiPriority w:val="99"/>
    <w:semiHidden/>
    <w:unhideWhenUsed/>
    <w:rsid w:val="00845153"/>
  </w:style>
  <w:style w:type="numbering" w:customStyle="1" w:styleId="11210">
    <w:name w:val="无列表1121"/>
    <w:next w:val="NoList"/>
    <w:semiHidden/>
    <w:rsid w:val="00845153"/>
  </w:style>
  <w:style w:type="numbering" w:customStyle="1" w:styleId="NoList2221">
    <w:name w:val="No List2221"/>
    <w:next w:val="NoList"/>
    <w:uiPriority w:val="99"/>
    <w:semiHidden/>
    <w:unhideWhenUsed/>
    <w:rsid w:val="00845153"/>
  </w:style>
  <w:style w:type="numbering" w:customStyle="1" w:styleId="NoList3221">
    <w:name w:val="No List3221"/>
    <w:next w:val="NoList"/>
    <w:uiPriority w:val="99"/>
    <w:semiHidden/>
    <w:unhideWhenUsed/>
    <w:rsid w:val="00845153"/>
  </w:style>
  <w:style w:type="numbering" w:customStyle="1" w:styleId="NoList4211">
    <w:name w:val="No List4211"/>
    <w:next w:val="NoList"/>
    <w:uiPriority w:val="99"/>
    <w:semiHidden/>
    <w:unhideWhenUsed/>
    <w:rsid w:val="00845153"/>
  </w:style>
  <w:style w:type="numbering" w:customStyle="1" w:styleId="NoList21111">
    <w:name w:val="No List21111"/>
    <w:next w:val="NoList"/>
    <w:uiPriority w:val="99"/>
    <w:semiHidden/>
    <w:unhideWhenUsed/>
    <w:rsid w:val="00845153"/>
  </w:style>
  <w:style w:type="numbering" w:customStyle="1" w:styleId="NoList31111">
    <w:name w:val="No List31111"/>
    <w:next w:val="NoList"/>
    <w:uiPriority w:val="99"/>
    <w:semiHidden/>
    <w:unhideWhenUsed/>
    <w:rsid w:val="00845153"/>
  </w:style>
  <w:style w:type="numbering" w:customStyle="1" w:styleId="NoList41111">
    <w:name w:val="No List41111"/>
    <w:next w:val="NoList"/>
    <w:uiPriority w:val="99"/>
    <w:semiHidden/>
    <w:unhideWhenUsed/>
    <w:rsid w:val="00845153"/>
  </w:style>
  <w:style w:type="numbering" w:customStyle="1" w:styleId="111110">
    <w:name w:val="无列表11111"/>
    <w:next w:val="NoList"/>
    <w:semiHidden/>
    <w:rsid w:val="00845153"/>
  </w:style>
  <w:style w:type="numbering" w:customStyle="1" w:styleId="NoList111111">
    <w:name w:val="No List111111"/>
    <w:next w:val="NoList"/>
    <w:uiPriority w:val="99"/>
    <w:semiHidden/>
    <w:unhideWhenUsed/>
    <w:rsid w:val="00845153"/>
  </w:style>
  <w:style w:type="numbering" w:customStyle="1" w:styleId="NoList12111">
    <w:name w:val="No List12111"/>
    <w:next w:val="NoList"/>
    <w:uiPriority w:val="99"/>
    <w:semiHidden/>
    <w:unhideWhenUsed/>
    <w:rsid w:val="00845153"/>
  </w:style>
  <w:style w:type="numbering" w:customStyle="1" w:styleId="NoList22111">
    <w:name w:val="No List22111"/>
    <w:next w:val="NoList"/>
    <w:uiPriority w:val="99"/>
    <w:semiHidden/>
    <w:unhideWhenUsed/>
    <w:rsid w:val="00845153"/>
  </w:style>
  <w:style w:type="numbering" w:customStyle="1" w:styleId="NoList32111">
    <w:name w:val="No List32111"/>
    <w:next w:val="NoList"/>
    <w:uiPriority w:val="99"/>
    <w:semiHidden/>
    <w:unhideWhenUsed/>
    <w:rsid w:val="00845153"/>
  </w:style>
  <w:style w:type="numbering" w:customStyle="1" w:styleId="NoList141">
    <w:name w:val="No List141"/>
    <w:next w:val="NoList"/>
    <w:uiPriority w:val="99"/>
    <w:semiHidden/>
    <w:unhideWhenUsed/>
    <w:rsid w:val="00845153"/>
  </w:style>
  <w:style w:type="numbering" w:customStyle="1" w:styleId="NoList151">
    <w:name w:val="No List151"/>
    <w:next w:val="NoList"/>
    <w:uiPriority w:val="99"/>
    <w:semiHidden/>
    <w:unhideWhenUsed/>
    <w:rsid w:val="00845153"/>
  </w:style>
  <w:style w:type="numbering" w:customStyle="1" w:styleId="NoList241">
    <w:name w:val="No List241"/>
    <w:next w:val="NoList"/>
    <w:uiPriority w:val="99"/>
    <w:semiHidden/>
    <w:unhideWhenUsed/>
    <w:rsid w:val="00845153"/>
  </w:style>
  <w:style w:type="numbering" w:customStyle="1" w:styleId="NoList341">
    <w:name w:val="No List341"/>
    <w:next w:val="NoList"/>
    <w:uiPriority w:val="99"/>
    <w:semiHidden/>
    <w:unhideWhenUsed/>
    <w:rsid w:val="00845153"/>
  </w:style>
  <w:style w:type="numbering" w:customStyle="1" w:styleId="NoList441">
    <w:name w:val="No List441"/>
    <w:next w:val="NoList"/>
    <w:uiPriority w:val="99"/>
    <w:semiHidden/>
    <w:unhideWhenUsed/>
    <w:rsid w:val="00845153"/>
  </w:style>
  <w:style w:type="numbering" w:customStyle="1" w:styleId="NoList531">
    <w:name w:val="No List531"/>
    <w:next w:val="NoList"/>
    <w:uiPriority w:val="99"/>
    <w:semiHidden/>
    <w:unhideWhenUsed/>
    <w:rsid w:val="00845153"/>
  </w:style>
  <w:style w:type="numbering" w:customStyle="1" w:styleId="NoList631">
    <w:name w:val="No List631"/>
    <w:next w:val="NoList"/>
    <w:uiPriority w:val="99"/>
    <w:semiHidden/>
    <w:unhideWhenUsed/>
    <w:rsid w:val="00845153"/>
  </w:style>
  <w:style w:type="numbering" w:customStyle="1" w:styleId="NoList731">
    <w:name w:val="No List731"/>
    <w:next w:val="NoList"/>
    <w:uiPriority w:val="99"/>
    <w:semiHidden/>
    <w:unhideWhenUsed/>
    <w:rsid w:val="00845153"/>
  </w:style>
  <w:style w:type="numbering" w:customStyle="1" w:styleId="NoList821">
    <w:name w:val="No List821"/>
    <w:next w:val="NoList"/>
    <w:uiPriority w:val="99"/>
    <w:semiHidden/>
    <w:unhideWhenUsed/>
    <w:rsid w:val="00845153"/>
  </w:style>
  <w:style w:type="numbering" w:customStyle="1" w:styleId="NoList921">
    <w:name w:val="No List921"/>
    <w:next w:val="NoList"/>
    <w:uiPriority w:val="99"/>
    <w:semiHidden/>
    <w:unhideWhenUsed/>
    <w:rsid w:val="00845153"/>
  </w:style>
  <w:style w:type="numbering" w:customStyle="1" w:styleId="NoList1131">
    <w:name w:val="No List1131"/>
    <w:next w:val="NoList"/>
    <w:uiPriority w:val="99"/>
    <w:semiHidden/>
    <w:unhideWhenUsed/>
    <w:rsid w:val="00845153"/>
  </w:style>
  <w:style w:type="numbering" w:customStyle="1" w:styleId="NoList2131">
    <w:name w:val="No List2131"/>
    <w:next w:val="NoList"/>
    <w:uiPriority w:val="99"/>
    <w:semiHidden/>
    <w:unhideWhenUsed/>
    <w:rsid w:val="00845153"/>
  </w:style>
  <w:style w:type="numbering" w:customStyle="1" w:styleId="NoList3131">
    <w:name w:val="No List3131"/>
    <w:next w:val="NoList"/>
    <w:uiPriority w:val="99"/>
    <w:semiHidden/>
    <w:unhideWhenUsed/>
    <w:rsid w:val="00845153"/>
  </w:style>
  <w:style w:type="numbering" w:customStyle="1" w:styleId="NoList4131">
    <w:name w:val="No List4131"/>
    <w:next w:val="NoList"/>
    <w:uiPriority w:val="99"/>
    <w:semiHidden/>
    <w:unhideWhenUsed/>
    <w:rsid w:val="00845153"/>
  </w:style>
  <w:style w:type="numbering" w:customStyle="1" w:styleId="NoList5121">
    <w:name w:val="No List5121"/>
    <w:next w:val="NoList"/>
    <w:uiPriority w:val="99"/>
    <w:semiHidden/>
    <w:unhideWhenUsed/>
    <w:rsid w:val="00845153"/>
  </w:style>
  <w:style w:type="numbering" w:customStyle="1" w:styleId="NoList6121">
    <w:name w:val="No List6121"/>
    <w:next w:val="NoList"/>
    <w:uiPriority w:val="99"/>
    <w:semiHidden/>
    <w:unhideWhenUsed/>
    <w:rsid w:val="00845153"/>
  </w:style>
  <w:style w:type="numbering" w:customStyle="1" w:styleId="NoList7121">
    <w:name w:val="No List7121"/>
    <w:next w:val="NoList"/>
    <w:uiPriority w:val="99"/>
    <w:semiHidden/>
    <w:unhideWhenUsed/>
    <w:rsid w:val="00845153"/>
  </w:style>
  <w:style w:type="numbering" w:customStyle="1" w:styleId="NoList8121">
    <w:name w:val="No List8121"/>
    <w:next w:val="NoList"/>
    <w:uiPriority w:val="99"/>
    <w:semiHidden/>
    <w:unhideWhenUsed/>
    <w:rsid w:val="00845153"/>
  </w:style>
  <w:style w:type="numbering" w:customStyle="1" w:styleId="NoList9111">
    <w:name w:val="No List9111"/>
    <w:next w:val="NoList"/>
    <w:uiPriority w:val="99"/>
    <w:semiHidden/>
    <w:unhideWhenUsed/>
    <w:rsid w:val="00845153"/>
  </w:style>
  <w:style w:type="numbering" w:customStyle="1" w:styleId="LFO1921">
    <w:name w:val="LFO1921"/>
    <w:basedOn w:val="NoList"/>
    <w:rsid w:val="00845153"/>
  </w:style>
  <w:style w:type="numbering" w:customStyle="1" w:styleId="NoList1011">
    <w:name w:val="No List1011"/>
    <w:next w:val="NoList"/>
    <w:uiPriority w:val="99"/>
    <w:semiHidden/>
    <w:unhideWhenUsed/>
    <w:rsid w:val="00845153"/>
  </w:style>
  <w:style w:type="numbering" w:customStyle="1" w:styleId="LFO19111">
    <w:name w:val="LFO19111"/>
    <w:basedOn w:val="NoList"/>
    <w:rsid w:val="00845153"/>
  </w:style>
  <w:style w:type="numbering" w:customStyle="1" w:styleId="NoList1231">
    <w:name w:val="No List1231"/>
    <w:next w:val="NoList"/>
    <w:uiPriority w:val="99"/>
    <w:semiHidden/>
    <w:rsid w:val="00845153"/>
  </w:style>
  <w:style w:type="numbering" w:customStyle="1" w:styleId="NoList11131">
    <w:name w:val="No List11131"/>
    <w:next w:val="NoList"/>
    <w:uiPriority w:val="99"/>
    <w:semiHidden/>
    <w:unhideWhenUsed/>
    <w:rsid w:val="00845153"/>
  </w:style>
  <w:style w:type="numbering" w:customStyle="1" w:styleId="1310">
    <w:name w:val="无列表131"/>
    <w:next w:val="NoList"/>
    <w:semiHidden/>
    <w:rsid w:val="00845153"/>
  </w:style>
  <w:style w:type="numbering" w:customStyle="1" w:styleId="1311">
    <w:name w:val="リストなし131"/>
    <w:next w:val="NoList"/>
    <w:uiPriority w:val="99"/>
    <w:semiHidden/>
    <w:unhideWhenUsed/>
    <w:rsid w:val="00845153"/>
  </w:style>
  <w:style w:type="numbering" w:customStyle="1" w:styleId="11310">
    <w:name w:val="无列表1131"/>
    <w:next w:val="NoList"/>
    <w:semiHidden/>
    <w:rsid w:val="00845153"/>
  </w:style>
  <w:style w:type="numbering" w:customStyle="1" w:styleId="11211">
    <w:name w:val="リストなし1121"/>
    <w:next w:val="NoList"/>
    <w:uiPriority w:val="99"/>
    <w:semiHidden/>
    <w:unhideWhenUsed/>
    <w:rsid w:val="00845153"/>
  </w:style>
  <w:style w:type="numbering" w:customStyle="1" w:styleId="NoList2231">
    <w:name w:val="No List2231"/>
    <w:next w:val="NoList"/>
    <w:uiPriority w:val="99"/>
    <w:semiHidden/>
    <w:unhideWhenUsed/>
    <w:rsid w:val="00845153"/>
  </w:style>
  <w:style w:type="numbering" w:customStyle="1" w:styleId="NoList3231">
    <w:name w:val="No List3231"/>
    <w:next w:val="NoList"/>
    <w:uiPriority w:val="99"/>
    <w:semiHidden/>
    <w:unhideWhenUsed/>
    <w:rsid w:val="00845153"/>
  </w:style>
  <w:style w:type="numbering" w:customStyle="1" w:styleId="NoList4221">
    <w:name w:val="No List4221"/>
    <w:next w:val="NoList"/>
    <w:uiPriority w:val="99"/>
    <w:semiHidden/>
    <w:unhideWhenUsed/>
    <w:rsid w:val="00845153"/>
  </w:style>
  <w:style w:type="numbering" w:customStyle="1" w:styleId="NoList21121">
    <w:name w:val="No List21121"/>
    <w:next w:val="NoList"/>
    <w:uiPriority w:val="99"/>
    <w:semiHidden/>
    <w:unhideWhenUsed/>
    <w:rsid w:val="00845153"/>
  </w:style>
  <w:style w:type="numbering" w:customStyle="1" w:styleId="NoList31121">
    <w:name w:val="No List31121"/>
    <w:next w:val="NoList"/>
    <w:uiPriority w:val="99"/>
    <w:semiHidden/>
    <w:unhideWhenUsed/>
    <w:rsid w:val="00845153"/>
  </w:style>
  <w:style w:type="numbering" w:customStyle="1" w:styleId="NoList41121">
    <w:name w:val="No List41121"/>
    <w:next w:val="NoList"/>
    <w:uiPriority w:val="99"/>
    <w:semiHidden/>
    <w:unhideWhenUsed/>
    <w:rsid w:val="00845153"/>
  </w:style>
  <w:style w:type="numbering" w:customStyle="1" w:styleId="11121">
    <w:name w:val="无列表11121"/>
    <w:next w:val="NoList"/>
    <w:semiHidden/>
    <w:rsid w:val="00845153"/>
  </w:style>
  <w:style w:type="numbering" w:customStyle="1" w:styleId="NoList111121">
    <w:name w:val="No List111121"/>
    <w:next w:val="NoList"/>
    <w:uiPriority w:val="99"/>
    <w:semiHidden/>
    <w:unhideWhenUsed/>
    <w:rsid w:val="00845153"/>
  </w:style>
  <w:style w:type="numbering" w:customStyle="1" w:styleId="NoList12121">
    <w:name w:val="No List12121"/>
    <w:next w:val="NoList"/>
    <w:uiPriority w:val="99"/>
    <w:semiHidden/>
    <w:unhideWhenUsed/>
    <w:rsid w:val="00845153"/>
  </w:style>
  <w:style w:type="numbering" w:customStyle="1" w:styleId="NoList22121">
    <w:name w:val="No List22121"/>
    <w:next w:val="NoList"/>
    <w:uiPriority w:val="99"/>
    <w:semiHidden/>
    <w:unhideWhenUsed/>
    <w:rsid w:val="00845153"/>
  </w:style>
  <w:style w:type="numbering" w:customStyle="1" w:styleId="NoList32121">
    <w:name w:val="No List32121"/>
    <w:next w:val="NoList"/>
    <w:uiPriority w:val="99"/>
    <w:semiHidden/>
    <w:unhideWhenUsed/>
    <w:rsid w:val="00845153"/>
  </w:style>
  <w:style w:type="numbering" w:customStyle="1" w:styleId="NoList161">
    <w:name w:val="No List161"/>
    <w:next w:val="NoList"/>
    <w:uiPriority w:val="99"/>
    <w:semiHidden/>
    <w:unhideWhenUsed/>
    <w:rsid w:val="00845153"/>
  </w:style>
  <w:style w:type="numbering" w:customStyle="1" w:styleId="NoList171">
    <w:name w:val="No List171"/>
    <w:next w:val="NoList"/>
    <w:uiPriority w:val="99"/>
    <w:semiHidden/>
    <w:unhideWhenUsed/>
    <w:rsid w:val="00845153"/>
  </w:style>
  <w:style w:type="numbering" w:customStyle="1" w:styleId="NoList251">
    <w:name w:val="No List251"/>
    <w:next w:val="NoList"/>
    <w:uiPriority w:val="99"/>
    <w:semiHidden/>
    <w:unhideWhenUsed/>
    <w:rsid w:val="00845153"/>
  </w:style>
  <w:style w:type="numbering" w:customStyle="1" w:styleId="NoList351">
    <w:name w:val="No List351"/>
    <w:next w:val="NoList"/>
    <w:uiPriority w:val="99"/>
    <w:semiHidden/>
    <w:unhideWhenUsed/>
    <w:rsid w:val="00845153"/>
  </w:style>
  <w:style w:type="numbering" w:customStyle="1" w:styleId="NoList451">
    <w:name w:val="No List451"/>
    <w:next w:val="NoList"/>
    <w:uiPriority w:val="99"/>
    <w:semiHidden/>
    <w:unhideWhenUsed/>
    <w:rsid w:val="00845153"/>
  </w:style>
  <w:style w:type="numbering" w:customStyle="1" w:styleId="NoList541">
    <w:name w:val="No List541"/>
    <w:next w:val="NoList"/>
    <w:uiPriority w:val="99"/>
    <w:semiHidden/>
    <w:unhideWhenUsed/>
    <w:rsid w:val="00845153"/>
  </w:style>
  <w:style w:type="numbering" w:customStyle="1" w:styleId="NoList641">
    <w:name w:val="No List641"/>
    <w:next w:val="NoList"/>
    <w:uiPriority w:val="99"/>
    <w:semiHidden/>
    <w:unhideWhenUsed/>
    <w:rsid w:val="00845153"/>
  </w:style>
  <w:style w:type="numbering" w:customStyle="1" w:styleId="NoList741">
    <w:name w:val="No List741"/>
    <w:next w:val="NoList"/>
    <w:uiPriority w:val="99"/>
    <w:semiHidden/>
    <w:unhideWhenUsed/>
    <w:rsid w:val="00845153"/>
  </w:style>
  <w:style w:type="numbering" w:customStyle="1" w:styleId="NoList831">
    <w:name w:val="No List831"/>
    <w:next w:val="NoList"/>
    <w:uiPriority w:val="99"/>
    <w:semiHidden/>
    <w:unhideWhenUsed/>
    <w:rsid w:val="00845153"/>
  </w:style>
  <w:style w:type="numbering" w:customStyle="1" w:styleId="NoList931">
    <w:name w:val="No List931"/>
    <w:next w:val="NoList"/>
    <w:uiPriority w:val="99"/>
    <w:semiHidden/>
    <w:unhideWhenUsed/>
    <w:rsid w:val="00845153"/>
  </w:style>
  <w:style w:type="numbering" w:customStyle="1" w:styleId="NoList1141">
    <w:name w:val="No List1141"/>
    <w:next w:val="NoList"/>
    <w:uiPriority w:val="99"/>
    <w:semiHidden/>
    <w:unhideWhenUsed/>
    <w:rsid w:val="00845153"/>
  </w:style>
  <w:style w:type="numbering" w:customStyle="1" w:styleId="NoList2141">
    <w:name w:val="No List2141"/>
    <w:next w:val="NoList"/>
    <w:uiPriority w:val="99"/>
    <w:semiHidden/>
    <w:unhideWhenUsed/>
    <w:rsid w:val="00845153"/>
  </w:style>
  <w:style w:type="numbering" w:customStyle="1" w:styleId="NoList3141">
    <w:name w:val="No List3141"/>
    <w:next w:val="NoList"/>
    <w:uiPriority w:val="99"/>
    <w:semiHidden/>
    <w:unhideWhenUsed/>
    <w:rsid w:val="00845153"/>
  </w:style>
  <w:style w:type="numbering" w:customStyle="1" w:styleId="NoList4141">
    <w:name w:val="No List4141"/>
    <w:next w:val="NoList"/>
    <w:uiPriority w:val="99"/>
    <w:semiHidden/>
    <w:unhideWhenUsed/>
    <w:rsid w:val="00845153"/>
  </w:style>
  <w:style w:type="numbering" w:customStyle="1" w:styleId="NoList5131">
    <w:name w:val="No List5131"/>
    <w:next w:val="NoList"/>
    <w:uiPriority w:val="99"/>
    <w:semiHidden/>
    <w:unhideWhenUsed/>
    <w:rsid w:val="00845153"/>
  </w:style>
  <w:style w:type="numbering" w:customStyle="1" w:styleId="NoList6131">
    <w:name w:val="No List6131"/>
    <w:next w:val="NoList"/>
    <w:uiPriority w:val="99"/>
    <w:semiHidden/>
    <w:unhideWhenUsed/>
    <w:rsid w:val="00845153"/>
  </w:style>
  <w:style w:type="numbering" w:customStyle="1" w:styleId="NoList7131">
    <w:name w:val="No List7131"/>
    <w:next w:val="NoList"/>
    <w:uiPriority w:val="99"/>
    <w:semiHidden/>
    <w:unhideWhenUsed/>
    <w:rsid w:val="00845153"/>
  </w:style>
  <w:style w:type="numbering" w:customStyle="1" w:styleId="NoList8131">
    <w:name w:val="No List8131"/>
    <w:next w:val="NoList"/>
    <w:uiPriority w:val="99"/>
    <w:semiHidden/>
    <w:unhideWhenUsed/>
    <w:rsid w:val="00845153"/>
  </w:style>
  <w:style w:type="numbering" w:customStyle="1" w:styleId="NoList9121">
    <w:name w:val="No List9121"/>
    <w:next w:val="NoList"/>
    <w:uiPriority w:val="99"/>
    <w:semiHidden/>
    <w:unhideWhenUsed/>
    <w:rsid w:val="00845153"/>
  </w:style>
  <w:style w:type="numbering" w:customStyle="1" w:styleId="LFO1931">
    <w:name w:val="LFO1931"/>
    <w:basedOn w:val="NoList"/>
    <w:rsid w:val="00845153"/>
  </w:style>
  <w:style w:type="numbering" w:customStyle="1" w:styleId="NoList1021">
    <w:name w:val="No List1021"/>
    <w:next w:val="NoList"/>
    <w:uiPriority w:val="99"/>
    <w:semiHidden/>
    <w:unhideWhenUsed/>
    <w:rsid w:val="00845153"/>
  </w:style>
  <w:style w:type="numbering" w:customStyle="1" w:styleId="LFO19121">
    <w:name w:val="LFO19121"/>
    <w:basedOn w:val="NoList"/>
    <w:rsid w:val="00845153"/>
  </w:style>
  <w:style w:type="numbering" w:customStyle="1" w:styleId="NoList1241">
    <w:name w:val="No List1241"/>
    <w:next w:val="NoList"/>
    <w:uiPriority w:val="99"/>
    <w:semiHidden/>
    <w:rsid w:val="00845153"/>
  </w:style>
  <w:style w:type="numbering" w:customStyle="1" w:styleId="NoList11141">
    <w:name w:val="No List11141"/>
    <w:next w:val="NoList"/>
    <w:uiPriority w:val="99"/>
    <w:semiHidden/>
    <w:unhideWhenUsed/>
    <w:rsid w:val="00845153"/>
  </w:style>
  <w:style w:type="numbering" w:customStyle="1" w:styleId="1410">
    <w:name w:val="无列表141"/>
    <w:next w:val="NoList"/>
    <w:semiHidden/>
    <w:rsid w:val="00845153"/>
  </w:style>
  <w:style w:type="numbering" w:customStyle="1" w:styleId="1411">
    <w:name w:val="リストなし141"/>
    <w:next w:val="NoList"/>
    <w:uiPriority w:val="99"/>
    <w:semiHidden/>
    <w:unhideWhenUsed/>
    <w:rsid w:val="00845153"/>
  </w:style>
  <w:style w:type="numbering" w:customStyle="1" w:styleId="11410">
    <w:name w:val="无列表1141"/>
    <w:next w:val="NoList"/>
    <w:semiHidden/>
    <w:rsid w:val="00845153"/>
  </w:style>
  <w:style w:type="numbering" w:customStyle="1" w:styleId="11311">
    <w:name w:val="リストなし1131"/>
    <w:next w:val="NoList"/>
    <w:uiPriority w:val="99"/>
    <w:semiHidden/>
    <w:unhideWhenUsed/>
    <w:rsid w:val="00845153"/>
  </w:style>
  <w:style w:type="numbering" w:customStyle="1" w:styleId="NoList2241">
    <w:name w:val="No List2241"/>
    <w:next w:val="NoList"/>
    <w:uiPriority w:val="99"/>
    <w:semiHidden/>
    <w:unhideWhenUsed/>
    <w:rsid w:val="00845153"/>
  </w:style>
  <w:style w:type="numbering" w:customStyle="1" w:styleId="NoList3241">
    <w:name w:val="No List3241"/>
    <w:next w:val="NoList"/>
    <w:uiPriority w:val="99"/>
    <w:semiHidden/>
    <w:unhideWhenUsed/>
    <w:rsid w:val="00845153"/>
  </w:style>
  <w:style w:type="numbering" w:customStyle="1" w:styleId="NoList4231">
    <w:name w:val="No List4231"/>
    <w:next w:val="NoList"/>
    <w:uiPriority w:val="99"/>
    <w:semiHidden/>
    <w:unhideWhenUsed/>
    <w:rsid w:val="00845153"/>
  </w:style>
  <w:style w:type="numbering" w:customStyle="1" w:styleId="NoList21131">
    <w:name w:val="No List21131"/>
    <w:next w:val="NoList"/>
    <w:uiPriority w:val="99"/>
    <w:semiHidden/>
    <w:unhideWhenUsed/>
    <w:rsid w:val="00845153"/>
  </w:style>
  <w:style w:type="numbering" w:customStyle="1" w:styleId="NoList31131">
    <w:name w:val="No List31131"/>
    <w:next w:val="NoList"/>
    <w:uiPriority w:val="99"/>
    <w:semiHidden/>
    <w:unhideWhenUsed/>
    <w:rsid w:val="00845153"/>
  </w:style>
  <w:style w:type="numbering" w:customStyle="1" w:styleId="NoList41131">
    <w:name w:val="No List41131"/>
    <w:next w:val="NoList"/>
    <w:uiPriority w:val="99"/>
    <w:semiHidden/>
    <w:unhideWhenUsed/>
    <w:rsid w:val="00845153"/>
  </w:style>
  <w:style w:type="numbering" w:customStyle="1" w:styleId="11131">
    <w:name w:val="无列表11131"/>
    <w:next w:val="NoList"/>
    <w:semiHidden/>
    <w:rsid w:val="00845153"/>
  </w:style>
  <w:style w:type="numbering" w:customStyle="1" w:styleId="NoList111131">
    <w:name w:val="No List111131"/>
    <w:next w:val="NoList"/>
    <w:uiPriority w:val="99"/>
    <w:semiHidden/>
    <w:unhideWhenUsed/>
    <w:rsid w:val="00845153"/>
  </w:style>
  <w:style w:type="numbering" w:customStyle="1" w:styleId="NoList12131">
    <w:name w:val="No List12131"/>
    <w:next w:val="NoList"/>
    <w:uiPriority w:val="99"/>
    <w:semiHidden/>
    <w:unhideWhenUsed/>
    <w:rsid w:val="00845153"/>
  </w:style>
  <w:style w:type="numbering" w:customStyle="1" w:styleId="NoList22131">
    <w:name w:val="No List22131"/>
    <w:next w:val="NoList"/>
    <w:uiPriority w:val="99"/>
    <w:semiHidden/>
    <w:unhideWhenUsed/>
    <w:rsid w:val="00845153"/>
  </w:style>
  <w:style w:type="numbering" w:customStyle="1" w:styleId="NoList32131">
    <w:name w:val="No List32131"/>
    <w:next w:val="NoList"/>
    <w:uiPriority w:val="99"/>
    <w:semiHidden/>
    <w:unhideWhenUsed/>
    <w:rsid w:val="00845153"/>
  </w:style>
  <w:style w:type="character" w:customStyle="1" w:styleId="font01">
    <w:name w:val="font01"/>
    <w:basedOn w:val="DefaultParagraphFont"/>
    <w:qFormat/>
    <w:rsid w:val="00585F4B"/>
    <w:rPr>
      <w:rFonts w:ascii="Arial" w:hAnsi="Arial" w:cs="Arial" w:hint="default"/>
      <w:color w:val="000000"/>
      <w:sz w:val="18"/>
      <w:szCs w:val="18"/>
      <w:u w:val="none"/>
      <w:vertAlign w:val="superscript"/>
    </w:rPr>
  </w:style>
  <w:style w:type="character" w:customStyle="1" w:styleId="font51">
    <w:name w:val="font51"/>
    <w:basedOn w:val="DefaultParagraphFont"/>
    <w:qFormat/>
    <w:rsid w:val="00585F4B"/>
    <w:rPr>
      <w:rFonts w:ascii="Arial" w:hAnsi="Arial" w:cs="Arial" w:hint="default"/>
      <w:color w:val="000000"/>
      <w:sz w:val="21"/>
      <w:szCs w:val="21"/>
      <w:u w:val="none"/>
    </w:rPr>
  </w:style>
  <w:style w:type="character" w:customStyle="1" w:styleId="28">
    <w:name w:val="不明显参考2"/>
    <w:uiPriority w:val="31"/>
    <w:qFormat/>
    <w:rsid w:val="00585F4B"/>
    <w:rPr>
      <w:smallCaps/>
      <w:color w:val="5A5A5A"/>
    </w:rPr>
  </w:style>
  <w:style w:type="paragraph" w:customStyle="1" w:styleId="TOC20">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5F4B"/>
    <w:rPr>
      <w:rFonts w:ascii="Arial" w:hAnsi="Arial"/>
      <w:lang w:val="en-GB" w:eastAsia="en-US" w:bidi="ar-SA"/>
    </w:rPr>
  </w:style>
  <w:style w:type="character" w:customStyle="1" w:styleId="p1">
    <w:name w:val="p1"/>
    <w:qFormat/>
    <w:rsid w:val="00585F4B"/>
  </w:style>
  <w:style w:type="character" w:customStyle="1" w:styleId="e-031">
    <w:name w:val="e-031"/>
    <w:qFormat/>
    <w:rsid w:val="00585F4B"/>
    <w:rPr>
      <w:i/>
      <w:iCs/>
    </w:rPr>
  </w:style>
  <w:style w:type="character" w:customStyle="1" w:styleId="hps">
    <w:name w:val="hps"/>
    <w:qFormat/>
    <w:rsid w:val="00585F4B"/>
  </w:style>
  <w:style w:type="character" w:customStyle="1" w:styleId="IntenseEmphasis1">
    <w:name w:val="Intense Emphasis1"/>
    <w:basedOn w:val="DefaultParagraphFont"/>
    <w:uiPriority w:val="21"/>
    <w:qFormat/>
    <w:rsid w:val="00585F4B"/>
    <w:rPr>
      <w:b/>
      <w:bCs/>
      <w:i/>
      <w:iCs/>
      <w:color w:val="4F81BD"/>
    </w:rPr>
  </w:style>
  <w:style w:type="character" w:customStyle="1" w:styleId="EditorsNoteChar1">
    <w:name w:val="Editor's Note Char1"/>
    <w:qFormat/>
    <w:rsid w:val="00585F4B"/>
    <w:rPr>
      <w:rFonts w:ascii="Times New Roman" w:hAnsi="Times New Roman"/>
      <w:color w:val="FF0000"/>
      <w:lang w:val="en-GB" w:eastAsia="en-US"/>
    </w:rPr>
  </w:style>
  <w:style w:type="character" w:customStyle="1" w:styleId="TAHChar">
    <w:name w:val="TAH Char"/>
    <w:qFormat/>
    <w:locked/>
    <w:rsid w:val="00585F4B"/>
    <w:rPr>
      <w:rFonts w:ascii="Arial" w:hAnsi="Arial" w:cs="Arial"/>
      <w:b/>
      <w:sz w:val="18"/>
      <w:lang w:val="en-GB"/>
    </w:rPr>
  </w:style>
  <w:style w:type="character" w:customStyle="1" w:styleId="IntenseEmphasis2">
    <w:name w:val="Intense Emphasis2"/>
    <w:uiPriority w:val="21"/>
    <w:qFormat/>
    <w:rsid w:val="00585F4B"/>
    <w:rPr>
      <w:b/>
      <w:bCs/>
      <w:i/>
      <w:iCs/>
      <w:color w:val="4F81BD"/>
    </w:rPr>
  </w:style>
  <w:style w:type="character" w:customStyle="1" w:styleId="normaltextrun">
    <w:name w:val="normaltextrun"/>
    <w:basedOn w:val="DefaultParagraphFont"/>
    <w:qFormat/>
    <w:rsid w:val="00585F4B"/>
  </w:style>
  <w:style w:type="character" w:customStyle="1" w:styleId="search-word-mail">
    <w:name w:val="search-word-mail"/>
    <w:qFormat/>
    <w:rsid w:val="00585F4B"/>
  </w:style>
  <w:style w:type="character" w:customStyle="1" w:styleId="Char12">
    <w:name w:val="脚注文本 Char1"/>
    <w:aliases w:val="footnote text41 Char1"/>
    <w:basedOn w:val="DefaultParagraphFont"/>
    <w:semiHidden/>
    <w:qFormat/>
    <w:rsid w:val="00585F4B"/>
    <w:rPr>
      <w:rFonts w:ascii="Times New Roman" w:eastAsia="Times New Roman" w:hAnsi="Times New Roman"/>
      <w:sz w:val="18"/>
      <w:szCs w:val="18"/>
      <w:lang w:val="en-GB" w:eastAsia="en-GB"/>
    </w:rPr>
  </w:style>
  <w:style w:type="character" w:customStyle="1" w:styleId="word">
    <w:name w:val="word"/>
    <w:basedOn w:val="DefaultParagraphFont"/>
    <w:qFormat/>
    <w:rsid w:val="00585F4B"/>
  </w:style>
  <w:style w:type="character" w:customStyle="1" w:styleId="1f2">
    <w:name w:val="未处理的提及1"/>
    <w:basedOn w:val="DefaultParagraphFont"/>
    <w:uiPriority w:val="99"/>
    <w:semiHidden/>
    <w:qFormat/>
    <w:rsid w:val="00585F4B"/>
    <w:rPr>
      <w:color w:val="605E5C"/>
      <w:shd w:val="clear" w:color="auto" w:fill="E1DFDD"/>
    </w:rPr>
  </w:style>
  <w:style w:type="character" w:customStyle="1" w:styleId="ad">
    <w:name w:val="首标题"/>
    <w:qFormat/>
    <w:rsid w:val="00585F4B"/>
    <w:rPr>
      <w:rFonts w:ascii="Arial" w:eastAsia="SimSun" w:hAnsi="Arial"/>
      <w:sz w:val="24"/>
      <w:lang w:val="en-US" w:eastAsia="zh-CN" w:bidi="ar-SA"/>
    </w:rPr>
  </w:style>
  <w:style w:type="character" w:customStyle="1" w:styleId="B1Car">
    <w:name w:val="B1+ Car"/>
    <w:link w:val="B1"/>
    <w:qFormat/>
    <w:rsid w:val="00585F4B"/>
    <w:rPr>
      <w:rFonts w:eastAsia="Malgun Gothic"/>
      <w:lang w:eastAsia="en-US"/>
    </w:rPr>
  </w:style>
  <w:style w:type="character" w:customStyle="1" w:styleId="HeaderChar1">
    <w:name w:val="Header Char1"/>
    <w:basedOn w:val="DefaultParagraphFont"/>
    <w:semiHidden/>
    <w:qFormat/>
    <w:rsid w:val="00585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5F4B"/>
    <w:rPr>
      <w:color w:val="605E5C"/>
      <w:shd w:val="clear" w:color="auto" w:fill="E1DFDD"/>
    </w:rPr>
  </w:style>
  <w:style w:type="paragraph" w:customStyle="1" w:styleId="Style86">
    <w:name w:val="_Style 86"/>
    <w:uiPriority w:val="99"/>
    <w:semiHidden/>
    <w:qFormat/>
    <w:rsid w:val="00585F4B"/>
    <w:pPr>
      <w:spacing w:after="160" w:line="259" w:lineRule="auto"/>
    </w:pPr>
    <w:rPr>
      <w:rFonts w:eastAsia="MS Mincho"/>
      <w:lang w:eastAsia="en-US"/>
    </w:rPr>
  </w:style>
  <w:style w:type="table" w:customStyle="1" w:styleId="TableGrid19">
    <w:name w:val="Table Grid19"/>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5F4B"/>
    <w:rPr>
      <w:rFonts w:eastAsia="MS Mincho"/>
      <w:lang w:val="en-US" w:eastAsia="en-US"/>
    </w:rPr>
    <w:tblPr/>
  </w:style>
  <w:style w:type="table" w:customStyle="1" w:styleId="TableGrid58">
    <w:name w:val="Table Grid58"/>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5F4B"/>
    <w:rPr>
      <w:rFonts w:eastAsia="MS Mincho"/>
      <w:lang w:val="en-US" w:eastAsia="en-US"/>
    </w:rPr>
    <w:tblPr/>
  </w:style>
  <w:style w:type="table" w:customStyle="1" w:styleId="TableGrid515">
    <w:name w:val="Table Grid5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45153"/>
  </w:style>
  <w:style w:type="table" w:customStyle="1" w:styleId="TableGrid105">
    <w:name w:val="Table Grid10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45153"/>
  </w:style>
  <w:style w:type="numbering" w:customStyle="1" w:styleId="1510">
    <w:name w:val="无列表151"/>
    <w:next w:val="NoList"/>
    <w:semiHidden/>
    <w:rsid w:val="00845153"/>
  </w:style>
  <w:style w:type="numbering" w:customStyle="1" w:styleId="1511">
    <w:name w:val="リストなし151"/>
    <w:next w:val="NoList"/>
    <w:uiPriority w:val="99"/>
    <w:semiHidden/>
    <w:unhideWhenUsed/>
    <w:rsid w:val="00845153"/>
  </w:style>
  <w:style w:type="table" w:customStyle="1" w:styleId="221">
    <w:name w:val="古典型 2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45153"/>
  </w:style>
  <w:style w:type="numbering" w:customStyle="1" w:styleId="1151">
    <w:name w:val="无列表1151"/>
    <w:next w:val="NoList"/>
    <w:semiHidden/>
    <w:rsid w:val="00845153"/>
  </w:style>
  <w:style w:type="numbering" w:customStyle="1" w:styleId="11411">
    <w:name w:val="リストなし1141"/>
    <w:next w:val="NoList"/>
    <w:uiPriority w:val="99"/>
    <w:semiHidden/>
    <w:unhideWhenUsed/>
    <w:rsid w:val="00845153"/>
  </w:style>
  <w:style w:type="table" w:customStyle="1" w:styleId="TableClassic2121">
    <w:name w:val="Table Classic 21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45153"/>
  </w:style>
  <w:style w:type="numbering" w:customStyle="1" w:styleId="NoList361">
    <w:name w:val="No List361"/>
    <w:next w:val="NoList"/>
    <w:uiPriority w:val="99"/>
    <w:semiHidden/>
    <w:unhideWhenUsed/>
    <w:rsid w:val="00845153"/>
  </w:style>
  <w:style w:type="numbering" w:customStyle="1" w:styleId="NoList1151">
    <w:name w:val="No List1151"/>
    <w:next w:val="NoList"/>
    <w:uiPriority w:val="99"/>
    <w:semiHidden/>
    <w:unhideWhenUsed/>
    <w:rsid w:val="00845153"/>
  </w:style>
  <w:style w:type="numbering" w:customStyle="1" w:styleId="NoList461">
    <w:name w:val="No List461"/>
    <w:next w:val="NoList"/>
    <w:uiPriority w:val="99"/>
    <w:semiHidden/>
    <w:unhideWhenUsed/>
    <w:rsid w:val="00845153"/>
  </w:style>
  <w:style w:type="numbering" w:customStyle="1" w:styleId="NoList551">
    <w:name w:val="No List551"/>
    <w:next w:val="NoList"/>
    <w:uiPriority w:val="99"/>
    <w:semiHidden/>
    <w:unhideWhenUsed/>
    <w:rsid w:val="00845153"/>
  </w:style>
  <w:style w:type="numbering" w:customStyle="1" w:styleId="NoList11151">
    <w:name w:val="No List11151"/>
    <w:next w:val="NoList"/>
    <w:uiPriority w:val="99"/>
    <w:semiHidden/>
    <w:unhideWhenUsed/>
    <w:rsid w:val="00845153"/>
  </w:style>
  <w:style w:type="numbering" w:customStyle="1" w:styleId="NoList2151">
    <w:name w:val="No List2151"/>
    <w:next w:val="NoList"/>
    <w:uiPriority w:val="99"/>
    <w:semiHidden/>
    <w:unhideWhenUsed/>
    <w:rsid w:val="00845153"/>
  </w:style>
  <w:style w:type="numbering" w:customStyle="1" w:styleId="NoList3151">
    <w:name w:val="No List3151"/>
    <w:next w:val="NoList"/>
    <w:uiPriority w:val="99"/>
    <w:semiHidden/>
    <w:unhideWhenUsed/>
    <w:rsid w:val="00845153"/>
  </w:style>
  <w:style w:type="numbering" w:customStyle="1" w:styleId="NoList4151">
    <w:name w:val="No List4151"/>
    <w:next w:val="NoList"/>
    <w:uiPriority w:val="99"/>
    <w:semiHidden/>
    <w:unhideWhenUsed/>
    <w:rsid w:val="00845153"/>
  </w:style>
  <w:style w:type="numbering" w:customStyle="1" w:styleId="NoList651">
    <w:name w:val="No List651"/>
    <w:next w:val="NoList"/>
    <w:uiPriority w:val="99"/>
    <w:semiHidden/>
    <w:unhideWhenUsed/>
    <w:rsid w:val="00845153"/>
  </w:style>
  <w:style w:type="numbering" w:customStyle="1" w:styleId="NoList751">
    <w:name w:val="No List751"/>
    <w:next w:val="NoList"/>
    <w:uiPriority w:val="99"/>
    <w:semiHidden/>
    <w:unhideWhenUsed/>
    <w:rsid w:val="00845153"/>
  </w:style>
  <w:style w:type="numbering" w:customStyle="1" w:styleId="NoList1251">
    <w:name w:val="No List1251"/>
    <w:next w:val="NoList"/>
    <w:uiPriority w:val="99"/>
    <w:semiHidden/>
    <w:unhideWhenUsed/>
    <w:rsid w:val="00845153"/>
  </w:style>
  <w:style w:type="numbering" w:customStyle="1" w:styleId="NoList2251">
    <w:name w:val="No List2251"/>
    <w:next w:val="NoList"/>
    <w:uiPriority w:val="99"/>
    <w:semiHidden/>
    <w:unhideWhenUsed/>
    <w:rsid w:val="00845153"/>
  </w:style>
  <w:style w:type="numbering" w:customStyle="1" w:styleId="NoList3251">
    <w:name w:val="No List3251"/>
    <w:next w:val="NoList"/>
    <w:uiPriority w:val="99"/>
    <w:semiHidden/>
    <w:unhideWhenUsed/>
    <w:rsid w:val="00845153"/>
  </w:style>
  <w:style w:type="numbering" w:customStyle="1" w:styleId="NoList4241">
    <w:name w:val="No List4241"/>
    <w:next w:val="NoList"/>
    <w:uiPriority w:val="99"/>
    <w:semiHidden/>
    <w:unhideWhenUsed/>
    <w:rsid w:val="00845153"/>
  </w:style>
  <w:style w:type="numbering" w:customStyle="1" w:styleId="NoList5141">
    <w:name w:val="No List5141"/>
    <w:next w:val="NoList"/>
    <w:uiPriority w:val="99"/>
    <w:semiHidden/>
    <w:unhideWhenUsed/>
    <w:rsid w:val="00845153"/>
  </w:style>
  <w:style w:type="numbering" w:customStyle="1" w:styleId="NoList21141">
    <w:name w:val="No List21141"/>
    <w:next w:val="NoList"/>
    <w:uiPriority w:val="99"/>
    <w:semiHidden/>
    <w:unhideWhenUsed/>
    <w:rsid w:val="00845153"/>
  </w:style>
  <w:style w:type="numbering" w:customStyle="1" w:styleId="NoList31141">
    <w:name w:val="No List31141"/>
    <w:next w:val="NoList"/>
    <w:uiPriority w:val="99"/>
    <w:semiHidden/>
    <w:unhideWhenUsed/>
    <w:rsid w:val="00845153"/>
  </w:style>
  <w:style w:type="numbering" w:customStyle="1" w:styleId="NoList41141">
    <w:name w:val="No List41141"/>
    <w:next w:val="NoList"/>
    <w:uiPriority w:val="99"/>
    <w:semiHidden/>
    <w:unhideWhenUsed/>
    <w:rsid w:val="00845153"/>
  </w:style>
  <w:style w:type="numbering" w:customStyle="1" w:styleId="NoList6141">
    <w:name w:val="No List6141"/>
    <w:next w:val="NoList"/>
    <w:uiPriority w:val="99"/>
    <w:semiHidden/>
    <w:unhideWhenUsed/>
    <w:rsid w:val="00845153"/>
  </w:style>
  <w:style w:type="numbering" w:customStyle="1" w:styleId="11141">
    <w:name w:val="无列表11141"/>
    <w:next w:val="NoList"/>
    <w:semiHidden/>
    <w:rsid w:val="00845153"/>
  </w:style>
  <w:style w:type="numbering" w:customStyle="1" w:styleId="NoList111141">
    <w:name w:val="No List111141"/>
    <w:next w:val="NoList"/>
    <w:uiPriority w:val="99"/>
    <w:semiHidden/>
    <w:unhideWhenUsed/>
    <w:rsid w:val="00845153"/>
  </w:style>
  <w:style w:type="numbering" w:customStyle="1" w:styleId="NoList7141">
    <w:name w:val="No List7141"/>
    <w:next w:val="NoList"/>
    <w:uiPriority w:val="99"/>
    <w:semiHidden/>
    <w:unhideWhenUsed/>
    <w:rsid w:val="00845153"/>
  </w:style>
  <w:style w:type="numbering" w:customStyle="1" w:styleId="NoList12141">
    <w:name w:val="No List12141"/>
    <w:next w:val="NoList"/>
    <w:uiPriority w:val="99"/>
    <w:semiHidden/>
    <w:unhideWhenUsed/>
    <w:rsid w:val="00845153"/>
  </w:style>
  <w:style w:type="numbering" w:customStyle="1" w:styleId="NoList22141">
    <w:name w:val="No List22141"/>
    <w:next w:val="NoList"/>
    <w:uiPriority w:val="99"/>
    <w:semiHidden/>
    <w:unhideWhenUsed/>
    <w:rsid w:val="00845153"/>
  </w:style>
  <w:style w:type="numbering" w:customStyle="1" w:styleId="NoList32141">
    <w:name w:val="No List32141"/>
    <w:next w:val="NoList"/>
    <w:uiPriority w:val="99"/>
    <w:semiHidden/>
    <w:unhideWhenUsed/>
    <w:rsid w:val="00845153"/>
  </w:style>
  <w:style w:type="numbering" w:customStyle="1" w:styleId="NoList841">
    <w:name w:val="No List841"/>
    <w:next w:val="NoList"/>
    <w:uiPriority w:val="99"/>
    <w:semiHidden/>
    <w:unhideWhenUsed/>
    <w:rsid w:val="00845153"/>
  </w:style>
  <w:style w:type="numbering" w:customStyle="1" w:styleId="NoList941">
    <w:name w:val="No List941"/>
    <w:next w:val="NoList"/>
    <w:uiPriority w:val="99"/>
    <w:semiHidden/>
    <w:unhideWhenUsed/>
    <w:rsid w:val="00845153"/>
  </w:style>
  <w:style w:type="numbering" w:customStyle="1" w:styleId="NoList8141">
    <w:name w:val="No List8141"/>
    <w:next w:val="NoList"/>
    <w:uiPriority w:val="99"/>
    <w:semiHidden/>
    <w:unhideWhenUsed/>
    <w:rsid w:val="00845153"/>
  </w:style>
  <w:style w:type="numbering" w:customStyle="1" w:styleId="NoList9131">
    <w:name w:val="No List9131"/>
    <w:next w:val="NoList"/>
    <w:uiPriority w:val="99"/>
    <w:semiHidden/>
    <w:unhideWhenUsed/>
    <w:rsid w:val="00845153"/>
  </w:style>
  <w:style w:type="numbering" w:customStyle="1" w:styleId="LFO1941">
    <w:name w:val="LFO1941"/>
    <w:basedOn w:val="NoList"/>
    <w:rsid w:val="00845153"/>
  </w:style>
  <w:style w:type="numbering" w:customStyle="1" w:styleId="NoList1031">
    <w:name w:val="No List1031"/>
    <w:next w:val="NoList"/>
    <w:uiPriority w:val="99"/>
    <w:semiHidden/>
    <w:unhideWhenUsed/>
    <w:rsid w:val="00845153"/>
  </w:style>
  <w:style w:type="numbering" w:customStyle="1" w:styleId="LFO19131">
    <w:name w:val="LFO19131"/>
    <w:basedOn w:val="NoList"/>
    <w:rsid w:val="00845153"/>
  </w:style>
  <w:style w:type="numbering" w:customStyle="1" w:styleId="12110">
    <w:name w:val="无列表1211"/>
    <w:next w:val="NoList"/>
    <w:semiHidden/>
    <w:rsid w:val="00845153"/>
  </w:style>
  <w:style w:type="numbering" w:customStyle="1" w:styleId="12111">
    <w:name w:val="リストなし1211"/>
    <w:next w:val="NoList"/>
    <w:uiPriority w:val="99"/>
    <w:semiHidden/>
    <w:unhideWhenUsed/>
    <w:rsid w:val="00845153"/>
  </w:style>
  <w:style w:type="numbering" w:customStyle="1" w:styleId="111112">
    <w:name w:val="リストなし11111"/>
    <w:next w:val="NoList"/>
    <w:uiPriority w:val="99"/>
    <w:semiHidden/>
    <w:unhideWhenUsed/>
    <w:rsid w:val="00845153"/>
  </w:style>
  <w:style w:type="numbering" w:customStyle="1" w:styleId="NoList1311">
    <w:name w:val="No List1311"/>
    <w:next w:val="NoList"/>
    <w:uiPriority w:val="99"/>
    <w:semiHidden/>
    <w:unhideWhenUsed/>
    <w:rsid w:val="00845153"/>
  </w:style>
  <w:style w:type="numbering" w:customStyle="1" w:styleId="NoList2311">
    <w:name w:val="No List2311"/>
    <w:next w:val="NoList"/>
    <w:uiPriority w:val="99"/>
    <w:semiHidden/>
    <w:unhideWhenUsed/>
    <w:rsid w:val="00845153"/>
  </w:style>
  <w:style w:type="numbering" w:customStyle="1" w:styleId="NoList3311">
    <w:name w:val="No List3311"/>
    <w:next w:val="NoList"/>
    <w:uiPriority w:val="99"/>
    <w:semiHidden/>
    <w:unhideWhenUsed/>
    <w:rsid w:val="00845153"/>
  </w:style>
  <w:style w:type="numbering" w:customStyle="1" w:styleId="NoList4311">
    <w:name w:val="No List4311"/>
    <w:next w:val="NoList"/>
    <w:uiPriority w:val="99"/>
    <w:semiHidden/>
    <w:unhideWhenUsed/>
    <w:rsid w:val="00845153"/>
  </w:style>
  <w:style w:type="numbering" w:customStyle="1" w:styleId="NoList5211">
    <w:name w:val="No List5211"/>
    <w:next w:val="NoList"/>
    <w:uiPriority w:val="99"/>
    <w:semiHidden/>
    <w:unhideWhenUsed/>
    <w:rsid w:val="00845153"/>
  </w:style>
  <w:style w:type="numbering" w:customStyle="1" w:styleId="NoList6211">
    <w:name w:val="No List6211"/>
    <w:next w:val="NoList"/>
    <w:uiPriority w:val="99"/>
    <w:semiHidden/>
    <w:unhideWhenUsed/>
    <w:rsid w:val="00845153"/>
  </w:style>
  <w:style w:type="numbering" w:customStyle="1" w:styleId="NoList7211">
    <w:name w:val="No List7211"/>
    <w:next w:val="NoList"/>
    <w:uiPriority w:val="99"/>
    <w:semiHidden/>
    <w:unhideWhenUsed/>
    <w:rsid w:val="00845153"/>
  </w:style>
  <w:style w:type="numbering" w:customStyle="1" w:styleId="NoList11211">
    <w:name w:val="No List11211"/>
    <w:next w:val="NoList"/>
    <w:uiPriority w:val="99"/>
    <w:semiHidden/>
    <w:unhideWhenUsed/>
    <w:rsid w:val="00845153"/>
  </w:style>
  <w:style w:type="numbering" w:customStyle="1" w:styleId="NoList21211">
    <w:name w:val="No List21211"/>
    <w:next w:val="NoList"/>
    <w:uiPriority w:val="99"/>
    <w:semiHidden/>
    <w:unhideWhenUsed/>
    <w:rsid w:val="00845153"/>
  </w:style>
  <w:style w:type="numbering" w:customStyle="1" w:styleId="NoList31211">
    <w:name w:val="No List31211"/>
    <w:next w:val="NoList"/>
    <w:uiPriority w:val="99"/>
    <w:semiHidden/>
    <w:unhideWhenUsed/>
    <w:rsid w:val="00845153"/>
  </w:style>
  <w:style w:type="numbering" w:customStyle="1" w:styleId="NoList41211">
    <w:name w:val="No List41211"/>
    <w:next w:val="NoList"/>
    <w:uiPriority w:val="99"/>
    <w:semiHidden/>
    <w:unhideWhenUsed/>
    <w:rsid w:val="00845153"/>
  </w:style>
  <w:style w:type="numbering" w:customStyle="1" w:styleId="NoList51111">
    <w:name w:val="No List51111"/>
    <w:next w:val="NoList"/>
    <w:uiPriority w:val="99"/>
    <w:semiHidden/>
    <w:unhideWhenUsed/>
    <w:rsid w:val="00845153"/>
  </w:style>
  <w:style w:type="numbering" w:customStyle="1" w:styleId="NoList61111">
    <w:name w:val="No List61111"/>
    <w:next w:val="NoList"/>
    <w:uiPriority w:val="99"/>
    <w:semiHidden/>
    <w:unhideWhenUsed/>
    <w:rsid w:val="00845153"/>
  </w:style>
  <w:style w:type="numbering" w:customStyle="1" w:styleId="NoList71111">
    <w:name w:val="No List71111"/>
    <w:next w:val="NoList"/>
    <w:uiPriority w:val="99"/>
    <w:semiHidden/>
    <w:unhideWhenUsed/>
    <w:rsid w:val="00845153"/>
  </w:style>
  <w:style w:type="numbering" w:customStyle="1" w:styleId="NoList81111">
    <w:name w:val="No List81111"/>
    <w:next w:val="NoList"/>
    <w:uiPriority w:val="99"/>
    <w:semiHidden/>
    <w:unhideWhenUsed/>
    <w:rsid w:val="00845153"/>
  </w:style>
  <w:style w:type="numbering" w:customStyle="1" w:styleId="NoList12211">
    <w:name w:val="No List12211"/>
    <w:next w:val="NoList"/>
    <w:uiPriority w:val="99"/>
    <w:semiHidden/>
    <w:rsid w:val="00845153"/>
  </w:style>
  <w:style w:type="numbering" w:customStyle="1" w:styleId="NoList111211">
    <w:name w:val="No List111211"/>
    <w:next w:val="NoList"/>
    <w:uiPriority w:val="99"/>
    <w:semiHidden/>
    <w:unhideWhenUsed/>
    <w:rsid w:val="00845153"/>
  </w:style>
  <w:style w:type="numbering" w:customStyle="1" w:styleId="112110">
    <w:name w:val="无列表11211"/>
    <w:next w:val="NoList"/>
    <w:semiHidden/>
    <w:rsid w:val="00845153"/>
  </w:style>
  <w:style w:type="numbering" w:customStyle="1" w:styleId="NoList22211">
    <w:name w:val="No List22211"/>
    <w:next w:val="NoList"/>
    <w:uiPriority w:val="99"/>
    <w:semiHidden/>
    <w:unhideWhenUsed/>
    <w:rsid w:val="00845153"/>
  </w:style>
  <w:style w:type="numbering" w:customStyle="1" w:styleId="NoList32211">
    <w:name w:val="No List32211"/>
    <w:next w:val="NoList"/>
    <w:uiPriority w:val="99"/>
    <w:semiHidden/>
    <w:unhideWhenUsed/>
    <w:rsid w:val="00845153"/>
  </w:style>
  <w:style w:type="numbering" w:customStyle="1" w:styleId="NoList42111">
    <w:name w:val="No List42111"/>
    <w:next w:val="NoList"/>
    <w:uiPriority w:val="99"/>
    <w:semiHidden/>
    <w:unhideWhenUsed/>
    <w:rsid w:val="00845153"/>
  </w:style>
  <w:style w:type="numbering" w:customStyle="1" w:styleId="NoList211111">
    <w:name w:val="No List211111"/>
    <w:next w:val="NoList"/>
    <w:uiPriority w:val="99"/>
    <w:semiHidden/>
    <w:unhideWhenUsed/>
    <w:rsid w:val="00845153"/>
  </w:style>
  <w:style w:type="numbering" w:customStyle="1" w:styleId="NoList311111">
    <w:name w:val="No List311111"/>
    <w:next w:val="NoList"/>
    <w:uiPriority w:val="99"/>
    <w:semiHidden/>
    <w:unhideWhenUsed/>
    <w:rsid w:val="00845153"/>
  </w:style>
  <w:style w:type="numbering" w:customStyle="1" w:styleId="NoList411111">
    <w:name w:val="No List411111"/>
    <w:next w:val="NoList"/>
    <w:uiPriority w:val="99"/>
    <w:semiHidden/>
    <w:unhideWhenUsed/>
    <w:rsid w:val="00845153"/>
  </w:style>
  <w:style w:type="numbering" w:customStyle="1" w:styleId="1111111">
    <w:name w:val="无列表1111111"/>
    <w:next w:val="NoList"/>
    <w:semiHidden/>
    <w:rsid w:val="00845153"/>
  </w:style>
  <w:style w:type="numbering" w:customStyle="1" w:styleId="NoList1111111">
    <w:name w:val="No List1111111"/>
    <w:next w:val="NoList"/>
    <w:uiPriority w:val="99"/>
    <w:semiHidden/>
    <w:unhideWhenUsed/>
    <w:rsid w:val="00845153"/>
  </w:style>
  <w:style w:type="numbering" w:customStyle="1" w:styleId="NoList121111">
    <w:name w:val="No List121111"/>
    <w:next w:val="NoList"/>
    <w:uiPriority w:val="99"/>
    <w:semiHidden/>
    <w:unhideWhenUsed/>
    <w:rsid w:val="00845153"/>
  </w:style>
  <w:style w:type="numbering" w:customStyle="1" w:styleId="NoList221111">
    <w:name w:val="No List221111"/>
    <w:next w:val="NoList"/>
    <w:uiPriority w:val="99"/>
    <w:semiHidden/>
    <w:unhideWhenUsed/>
    <w:rsid w:val="00845153"/>
  </w:style>
  <w:style w:type="numbering" w:customStyle="1" w:styleId="NoList321111">
    <w:name w:val="No List321111"/>
    <w:next w:val="NoList"/>
    <w:uiPriority w:val="99"/>
    <w:semiHidden/>
    <w:unhideWhenUsed/>
    <w:rsid w:val="00845153"/>
  </w:style>
  <w:style w:type="numbering" w:customStyle="1" w:styleId="NoList1411">
    <w:name w:val="No List1411"/>
    <w:next w:val="NoList"/>
    <w:uiPriority w:val="99"/>
    <w:semiHidden/>
    <w:unhideWhenUsed/>
    <w:rsid w:val="00845153"/>
  </w:style>
  <w:style w:type="numbering" w:customStyle="1" w:styleId="NoList1511">
    <w:name w:val="No List1511"/>
    <w:next w:val="NoList"/>
    <w:uiPriority w:val="99"/>
    <w:semiHidden/>
    <w:unhideWhenUsed/>
    <w:rsid w:val="00845153"/>
  </w:style>
  <w:style w:type="numbering" w:customStyle="1" w:styleId="NoList2411">
    <w:name w:val="No List2411"/>
    <w:next w:val="NoList"/>
    <w:uiPriority w:val="99"/>
    <w:semiHidden/>
    <w:unhideWhenUsed/>
    <w:rsid w:val="00845153"/>
  </w:style>
  <w:style w:type="numbering" w:customStyle="1" w:styleId="NoList3411">
    <w:name w:val="No List3411"/>
    <w:next w:val="NoList"/>
    <w:uiPriority w:val="99"/>
    <w:semiHidden/>
    <w:unhideWhenUsed/>
    <w:rsid w:val="00845153"/>
  </w:style>
  <w:style w:type="numbering" w:customStyle="1" w:styleId="NoList4411">
    <w:name w:val="No List4411"/>
    <w:next w:val="NoList"/>
    <w:uiPriority w:val="99"/>
    <w:semiHidden/>
    <w:unhideWhenUsed/>
    <w:rsid w:val="00845153"/>
  </w:style>
  <w:style w:type="numbering" w:customStyle="1" w:styleId="NoList5311">
    <w:name w:val="No List5311"/>
    <w:next w:val="NoList"/>
    <w:uiPriority w:val="99"/>
    <w:semiHidden/>
    <w:unhideWhenUsed/>
    <w:rsid w:val="00845153"/>
  </w:style>
  <w:style w:type="numbering" w:customStyle="1" w:styleId="NoList6311">
    <w:name w:val="No List6311"/>
    <w:next w:val="NoList"/>
    <w:uiPriority w:val="99"/>
    <w:semiHidden/>
    <w:unhideWhenUsed/>
    <w:rsid w:val="00845153"/>
  </w:style>
  <w:style w:type="numbering" w:customStyle="1" w:styleId="NoList7311">
    <w:name w:val="No List7311"/>
    <w:next w:val="NoList"/>
    <w:uiPriority w:val="99"/>
    <w:semiHidden/>
    <w:unhideWhenUsed/>
    <w:rsid w:val="00845153"/>
  </w:style>
  <w:style w:type="numbering" w:customStyle="1" w:styleId="NoList8211">
    <w:name w:val="No List8211"/>
    <w:next w:val="NoList"/>
    <w:uiPriority w:val="99"/>
    <w:semiHidden/>
    <w:unhideWhenUsed/>
    <w:rsid w:val="00845153"/>
  </w:style>
  <w:style w:type="numbering" w:customStyle="1" w:styleId="NoList9211">
    <w:name w:val="No List9211"/>
    <w:next w:val="NoList"/>
    <w:uiPriority w:val="99"/>
    <w:semiHidden/>
    <w:unhideWhenUsed/>
    <w:rsid w:val="00845153"/>
  </w:style>
  <w:style w:type="numbering" w:customStyle="1" w:styleId="NoList11311">
    <w:name w:val="No List11311"/>
    <w:next w:val="NoList"/>
    <w:uiPriority w:val="99"/>
    <w:semiHidden/>
    <w:unhideWhenUsed/>
    <w:rsid w:val="00845153"/>
  </w:style>
  <w:style w:type="numbering" w:customStyle="1" w:styleId="NoList21311">
    <w:name w:val="No List21311"/>
    <w:next w:val="NoList"/>
    <w:uiPriority w:val="99"/>
    <w:semiHidden/>
    <w:unhideWhenUsed/>
    <w:rsid w:val="00845153"/>
  </w:style>
  <w:style w:type="numbering" w:customStyle="1" w:styleId="NoList31311">
    <w:name w:val="No List31311"/>
    <w:next w:val="NoList"/>
    <w:uiPriority w:val="99"/>
    <w:semiHidden/>
    <w:unhideWhenUsed/>
    <w:rsid w:val="00845153"/>
  </w:style>
  <w:style w:type="numbering" w:customStyle="1" w:styleId="NoList41311">
    <w:name w:val="No List41311"/>
    <w:next w:val="NoList"/>
    <w:uiPriority w:val="99"/>
    <w:semiHidden/>
    <w:unhideWhenUsed/>
    <w:rsid w:val="00845153"/>
  </w:style>
  <w:style w:type="numbering" w:customStyle="1" w:styleId="NoList51211">
    <w:name w:val="No List51211"/>
    <w:next w:val="NoList"/>
    <w:uiPriority w:val="99"/>
    <w:semiHidden/>
    <w:unhideWhenUsed/>
    <w:rsid w:val="00845153"/>
  </w:style>
  <w:style w:type="numbering" w:customStyle="1" w:styleId="NoList61211">
    <w:name w:val="No List61211"/>
    <w:next w:val="NoList"/>
    <w:uiPriority w:val="99"/>
    <w:semiHidden/>
    <w:unhideWhenUsed/>
    <w:rsid w:val="00845153"/>
  </w:style>
  <w:style w:type="numbering" w:customStyle="1" w:styleId="NoList71211">
    <w:name w:val="No List71211"/>
    <w:next w:val="NoList"/>
    <w:uiPriority w:val="99"/>
    <w:semiHidden/>
    <w:unhideWhenUsed/>
    <w:rsid w:val="00845153"/>
  </w:style>
  <w:style w:type="numbering" w:customStyle="1" w:styleId="NoList81211">
    <w:name w:val="No List81211"/>
    <w:next w:val="NoList"/>
    <w:uiPriority w:val="99"/>
    <w:semiHidden/>
    <w:unhideWhenUsed/>
    <w:rsid w:val="00845153"/>
  </w:style>
  <w:style w:type="numbering" w:customStyle="1" w:styleId="NoList91111">
    <w:name w:val="No List91111"/>
    <w:next w:val="NoList"/>
    <w:uiPriority w:val="99"/>
    <w:semiHidden/>
    <w:unhideWhenUsed/>
    <w:rsid w:val="00845153"/>
  </w:style>
  <w:style w:type="numbering" w:customStyle="1" w:styleId="LFO19211">
    <w:name w:val="LFO19211"/>
    <w:basedOn w:val="NoList"/>
    <w:rsid w:val="00845153"/>
  </w:style>
  <w:style w:type="numbering" w:customStyle="1" w:styleId="NoList10111">
    <w:name w:val="No List10111"/>
    <w:next w:val="NoList"/>
    <w:uiPriority w:val="99"/>
    <w:semiHidden/>
    <w:unhideWhenUsed/>
    <w:rsid w:val="00845153"/>
  </w:style>
  <w:style w:type="numbering" w:customStyle="1" w:styleId="LFO191111">
    <w:name w:val="LFO191111"/>
    <w:basedOn w:val="NoList"/>
    <w:rsid w:val="00845153"/>
  </w:style>
  <w:style w:type="numbering" w:customStyle="1" w:styleId="NoList12311">
    <w:name w:val="No List12311"/>
    <w:next w:val="NoList"/>
    <w:uiPriority w:val="99"/>
    <w:semiHidden/>
    <w:rsid w:val="00845153"/>
  </w:style>
  <w:style w:type="numbering" w:customStyle="1" w:styleId="NoList111311">
    <w:name w:val="No List111311"/>
    <w:next w:val="NoList"/>
    <w:uiPriority w:val="99"/>
    <w:semiHidden/>
    <w:unhideWhenUsed/>
    <w:rsid w:val="00845153"/>
  </w:style>
  <w:style w:type="numbering" w:customStyle="1" w:styleId="13110">
    <w:name w:val="无列表1311"/>
    <w:next w:val="NoList"/>
    <w:semiHidden/>
    <w:rsid w:val="00845153"/>
  </w:style>
  <w:style w:type="numbering" w:customStyle="1" w:styleId="13111">
    <w:name w:val="リストなし1311"/>
    <w:next w:val="NoList"/>
    <w:uiPriority w:val="99"/>
    <w:semiHidden/>
    <w:unhideWhenUsed/>
    <w:rsid w:val="00845153"/>
  </w:style>
  <w:style w:type="numbering" w:customStyle="1" w:styleId="113110">
    <w:name w:val="无列表11311"/>
    <w:next w:val="NoList"/>
    <w:semiHidden/>
    <w:rsid w:val="00845153"/>
  </w:style>
  <w:style w:type="numbering" w:customStyle="1" w:styleId="112111">
    <w:name w:val="リストなし11211"/>
    <w:next w:val="NoList"/>
    <w:uiPriority w:val="99"/>
    <w:semiHidden/>
    <w:unhideWhenUsed/>
    <w:rsid w:val="00845153"/>
  </w:style>
  <w:style w:type="numbering" w:customStyle="1" w:styleId="NoList22311">
    <w:name w:val="No List22311"/>
    <w:next w:val="NoList"/>
    <w:uiPriority w:val="99"/>
    <w:semiHidden/>
    <w:unhideWhenUsed/>
    <w:rsid w:val="00845153"/>
  </w:style>
  <w:style w:type="numbering" w:customStyle="1" w:styleId="NoList32311">
    <w:name w:val="No List32311"/>
    <w:next w:val="NoList"/>
    <w:uiPriority w:val="99"/>
    <w:semiHidden/>
    <w:unhideWhenUsed/>
    <w:rsid w:val="00845153"/>
  </w:style>
  <w:style w:type="numbering" w:customStyle="1" w:styleId="NoList42211">
    <w:name w:val="No List42211"/>
    <w:next w:val="NoList"/>
    <w:uiPriority w:val="99"/>
    <w:semiHidden/>
    <w:unhideWhenUsed/>
    <w:rsid w:val="00845153"/>
  </w:style>
  <w:style w:type="numbering" w:customStyle="1" w:styleId="NoList211211">
    <w:name w:val="No List211211"/>
    <w:next w:val="NoList"/>
    <w:uiPriority w:val="99"/>
    <w:semiHidden/>
    <w:unhideWhenUsed/>
    <w:rsid w:val="00845153"/>
  </w:style>
  <w:style w:type="numbering" w:customStyle="1" w:styleId="NoList311211">
    <w:name w:val="No List311211"/>
    <w:next w:val="NoList"/>
    <w:uiPriority w:val="99"/>
    <w:semiHidden/>
    <w:unhideWhenUsed/>
    <w:rsid w:val="00845153"/>
  </w:style>
  <w:style w:type="numbering" w:customStyle="1" w:styleId="NoList411211">
    <w:name w:val="No List411211"/>
    <w:next w:val="NoList"/>
    <w:uiPriority w:val="99"/>
    <w:semiHidden/>
    <w:unhideWhenUsed/>
    <w:rsid w:val="00845153"/>
  </w:style>
  <w:style w:type="numbering" w:customStyle="1" w:styleId="111211">
    <w:name w:val="无列表111211"/>
    <w:next w:val="NoList"/>
    <w:semiHidden/>
    <w:rsid w:val="00845153"/>
  </w:style>
  <w:style w:type="numbering" w:customStyle="1" w:styleId="NoList1111211">
    <w:name w:val="No List1111211"/>
    <w:next w:val="NoList"/>
    <w:uiPriority w:val="99"/>
    <w:semiHidden/>
    <w:unhideWhenUsed/>
    <w:rsid w:val="00845153"/>
  </w:style>
  <w:style w:type="numbering" w:customStyle="1" w:styleId="NoList121211">
    <w:name w:val="No List121211"/>
    <w:next w:val="NoList"/>
    <w:uiPriority w:val="99"/>
    <w:semiHidden/>
    <w:unhideWhenUsed/>
    <w:rsid w:val="00845153"/>
  </w:style>
  <w:style w:type="numbering" w:customStyle="1" w:styleId="NoList221211">
    <w:name w:val="No List221211"/>
    <w:next w:val="NoList"/>
    <w:uiPriority w:val="99"/>
    <w:semiHidden/>
    <w:unhideWhenUsed/>
    <w:rsid w:val="00845153"/>
  </w:style>
  <w:style w:type="numbering" w:customStyle="1" w:styleId="NoList321211">
    <w:name w:val="No List321211"/>
    <w:next w:val="NoList"/>
    <w:uiPriority w:val="99"/>
    <w:semiHidden/>
    <w:unhideWhenUsed/>
    <w:rsid w:val="00845153"/>
  </w:style>
  <w:style w:type="numbering" w:customStyle="1" w:styleId="NoList1611">
    <w:name w:val="No List1611"/>
    <w:next w:val="NoList"/>
    <w:uiPriority w:val="99"/>
    <w:semiHidden/>
    <w:unhideWhenUsed/>
    <w:rsid w:val="00845153"/>
  </w:style>
  <w:style w:type="numbering" w:customStyle="1" w:styleId="NoList1711">
    <w:name w:val="No List1711"/>
    <w:next w:val="NoList"/>
    <w:uiPriority w:val="99"/>
    <w:semiHidden/>
    <w:unhideWhenUsed/>
    <w:rsid w:val="00845153"/>
  </w:style>
  <w:style w:type="numbering" w:customStyle="1" w:styleId="NoList2511">
    <w:name w:val="No List2511"/>
    <w:next w:val="NoList"/>
    <w:uiPriority w:val="99"/>
    <w:semiHidden/>
    <w:unhideWhenUsed/>
    <w:rsid w:val="00845153"/>
  </w:style>
  <w:style w:type="numbering" w:customStyle="1" w:styleId="NoList3511">
    <w:name w:val="No List3511"/>
    <w:next w:val="NoList"/>
    <w:uiPriority w:val="99"/>
    <w:semiHidden/>
    <w:unhideWhenUsed/>
    <w:rsid w:val="00845153"/>
  </w:style>
  <w:style w:type="numbering" w:customStyle="1" w:styleId="NoList4511">
    <w:name w:val="No List4511"/>
    <w:next w:val="NoList"/>
    <w:uiPriority w:val="99"/>
    <w:semiHidden/>
    <w:unhideWhenUsed/>
    <w:rsid w:val="00845153"/>
  </w:style>
  <w:style w:type="numbering" w:customStyle="1" w:styleId="NoList5411">
    <w:name w:val="No List5411"/>
    <w:next w:val="NoList"/>
    <w:uiPriority w:val="99"/>
    <w:semiHidden/>
    <w:unhideWhenUsed/>
    <w:rsid w:val="00845153"/>
  </w:style>
  <w:style w:type="numbering" w:customStyle="1" w:styleId="NoList6411">
    <w:name w:val="No List6411"/>
    <w:next w:val="NoList"/>
    <w:uiPriority w:val="99"/>
    <w:semiHidden/>
    <w:unhideWhenUsed/>
    <w:rsid w:val="00845153"/>
  </w:style>
  <w:style w:type="numbering" w:customStyle="1" w:styleId="NoList7411">
    <w:name w:val="No List7411"/>
    <w:next w:val="NoList"/>
    <w:uiPriority w:val="99"/>
    <w:semiHidden/>
    <w:unhideWhenUsed/>
    <w:rsid w:val="00845153"/>
  </w:style>
  <w:style w:type="numbering" w:customStyle="1" w:styleId="NoList8311">
    <w:name w:val="No List8311"/>
    <w:next w:val="NoList"/>
    <w:uiPriority w:val="99"/>
    <w:semiHidden/>
    <w:unhideWhenUsed/>
    <w:rsid w:val="00845153"/>
  </w:style>
  <w:style w:type="numbering" w:customStyle="1" w:styleId="NoList9311">
    <w:name w:val="No List9311"/>
    <w:next w:val="NoList"/>
    <w:uiPriority w:val="99"/>
    <w:semiHidden/>
    <w:unhideWhenUsed/>
    <w:rsid w:val="00845153"/>
  </w:style>
  <w:style w:type="numbering" w:customStyle="1" w:styleId="NoList11411">
    <w:name w:val="No List11411"/>
    <w:next w:val="NoList"/>
    <w:uiPriority w:val="99"/>
    <w:semiHidden/>
    <w:unhideWhenUsed/>
    <w:rsid w:val="00845153"/>
  </w:style>
  <w:style w:type="numbering" w:customStyle="1" w:styleId="NoList21411">
    <w:name w:val="No List21411"/>
    <w:next w:val="NoList"/>
    <w:uiPriority w:val="99"/>
    <w:semiHidden/>
    <w:unhideWhenUsed/>
    <w:rsid w:val="00845153"/>
  </w:style>
  <w:style w:type="numbering" w:customStyle="1" w:styleId="NoList31411">
    <w:name w:val="No List31411"/>
    <w:next w:val="NoList"/>
    <w:uiPriority w:val="99"/>
    <w:semiHidden/>
    <w:unhideWhenUsed/>
    <w:rsid w:val="00845153"/>
  </w:style>
  <w:style w:type="numbering" w:customStyle="1" w:styleId="NoList41411">
    <w:name w:val="No List41411"/>
    <w:next w:val="NoList"/>
    <w:uiPriority w:val="99"/>
    <w:semiHidden/>
    <w:unhideWhenUsed/>
    <w:rsid w:val="00845153"/>
  </w:style>
  <w:style w:type="numbering" w:customStyle="1" w:styleId="NoList51311">
    <w:name w:val="No List51311"/>
    <w:next w:val="NoList"/>
    <w:uiPriority w:val="99"/>
    <w:semiHidden/>
    <w:unhideWhenUsed/>
    <w:rsid w:val="00845153"/>
  </w:style>
  <w:style w:type="numbering" w:customStyle="1" w:styleId="NoList61311">
    <w:name w:val="No List61311"/>
    <w:next w:val="NoList"/>
    <w:uiPriority w:val="99"/>
    <w:semiHidden/>
    <w:unhideWhenUsed/>
    <w:rsid w:val="00845153"/>
  </w:style>
  <w:style w:type="numbering" w:customStyle="1" w:styleId="NoList71311">
    <w:name w:val="No List71311"/>
    <w:next w:val="NoList"/>
    <w:uiPriority w:val="99"/>
    <w:semiHidden/>
    <w:unhideWhenUsed/>
    <w:rsid w:val="00845153"/>
  </w:style>
  <w:style w:type="numbering" w:customStyle="1" w:styleId="NoList81311">
    <w:name w:val="No List81311"/>
    <w:next w:val="NoList"/>
    <w:uiPriority w:val="99"/>
    <w:semiHidden/>
    <w:unhideWhenUsed/>
    <w:rsid w:val="00845153"/>
  </w:style>
  <w:style w:type="numbering" w:customStyle="1" w:styleId="NoList91211">
    <w:name w:val="No List91211"/>
    <w:next w:val="NoList"/>
    <w:uiPriority w:val="99"/>
    <w:semiHidden/>
    <w:unhideWhenUsed/>
    <w:rsid w:val="00845153"/>
  </w:style>
  <w:style w:type="numbering" w:customStyle="1" w:styleId="LFO19311">
    <w:name w:val="LFO19311"/>
    <w:basedOn w:val="NoList"/>
    <w:rsid w:val="00845153"/>
  </w:style>
  <w:style w:type="numbering" w:customStyle="1" w:styleId="NoList10211">
    <w:name w:val="No List10211"/>
    <w:next w:val="NoList"/>
    <w:uiPriority w:val="99"/>
    <w:semiHidden/>
    <w:unhideWhenUsed/>
    <w:rsid w:val="00845153"/>
  </w:style>
  <w:style w:type="numbering" w:customStyle="1" w:styleId="LFO191211">
    <w:name w:val="LFO191211"/>
    <w:basedOn w:val="NoList"/>
    <w:rsid w:val="00845153"/>
  </w:style>
  <w:style w:type="numbering" w:customStyle="1" w:styleId="NoList12411">
    <w:name w:val="No List12411"/>
    <w:next w:val="NoList"/>
    <w:uiPriority w:val="99"/>
    <w:semiHidden/>
    <w:rsid w:val="00845153"/>
  </w:style>
  <w:style w:type="numbering" w:customStyle="1" w:styleId="NoList111411">
    <w:name w:val="No List111411"/>
    <w:next w:val="NoList"/>
    <w:uiPriority w:val="99"/>
    <w:semiHidden/>
    <w:unhideWhenUsed/>
    <w:rsid w:val="00845153"/>
  </w:style>
  <w:style w:type="numbering" w:customStyle="1" w:styleId="14110">
    <w:name w:val="无列表1411"/>
    <w:next w:val="NoList"/>
    <w:semiHidden/>
    <w:rsid w:val="00845153"/>
  </w:style>
  <w:style w:type="numbering" w:customStyle="1" w:styleId="14111">
    <w:name w:val="リストなし1411"/>
    <w:next w:val="NoList"/>
    <w:uiPriority w:val="99"/>
    <w:semiHidden/>
    <w:unhideWhenUsed/>
    <w:rsid w:val="00845153"/>
  </w:style>
  <w:style w:type="numbering" w:customStyle="1" w:styleId="114110">
    <w:name w:val="无列表11411"/>
    <w:next w:val="NoList"/>
    <w:semiHidden/>
    <w:rsid w:val="00845153"/>
  </w:style>
  <w:style w:type="numbering" w:customStyle="1" w:styleId="113111">
    <w:name w:val="リストなし11311"/>
    <w:next w:val="NoList"/>
    <w:uiPriority w:val="99"/>
    <w:semiHidden/>
    <w:unhideWhenUsed/>
    <w:rsid w:val="00845153"/>
  </w:style>
  <w:style w:type="numbering" w:customStyle="1" w:styleId="NoList22411">
    <w:name w:val="No List22411"/>
    <w:next w:val="NoList"/>
    <w:uiPriority w:val="99"/>
    <w:semiHidden/>
    <w:unhideWhenUsed/>
    <w:rsid w:val="00845153"/>
  </w:style>
  <w:style w:type="numbering" w:customStyle="1" w:styleId="NoList32411">
    <w:name w:val="No List32411"/>
    <w:next w:val="NoList"/>
    <w:uiPriority w:val="99"/>
    <w:semiHidden/>
    <w:unhideWhenUsed/>
    <w:rsid w:val="00845153"/>
  </w:style>
  <w:style w:type="numbering" w:customStyle="1" w:styleId="NoList42311">
    <w:name w:val="No List42311"/>
    <w:next w:val="NoList"/>
    <w:uiPriority w:val="99"/>
    <w:semiHidden/>
    <w:unhideWhenUsed/>
    <w:rsid w:val="00845153"/>
  </w:style>
  <w:style w:type="numbering" w:customStyle="1" w:styleId="NoList211311">
    <w:name w:val="No List211311"/>
    <w:next w:val="NoList"/>
    <w:uiPriority w:val="99"/>
    <w:semiHidden/>
    <w:unhideWhenUsed/>
    <w:rsid w:val="00845153"/>
  </w:style>
  <w:style w:type="numbering" w:customStyle="1" w:styleId="NoList311311">
    <w:name w:val="No List311311"/>
    <w:next w:val="NoList"/>
    <w:uiPriority w:val="99"/>
    <w:semiHidden/>
    <w:unhideWhenUsed/>
    <w:rsid w:val="00845153"/>
  </w:style>
  <w:style w:type="numbering" w:customStyle="1" w:styleId="NoList411311">
    <w:name w:val="No List411311"/>
    <w:next w:val="NoList"/>
    <w:uiPriority w:val="99"/>
    <w:semiHidden/>
    <w:unhideWhenUsed/>
    <w:rsid w:val="00845153"/>
  </w:style>
  <w:style w:type="numbering" w:customStyle="1" w:styleId="111311">
    <w:name w:val="无列表111311"/>
    <w:next w:val="NoList"/>
    <w:semiHidden/>
    <w:rsid w:val="00845153"/>
  </w:style>
  <w:style w:type="numbering" w:customStyle="1" w:styleId="NoList1111311">
    <w:name w:val="No List1111311"/>
    <w:next w:val="NoList"/>
    <w:uiPriority w:val="99"/>
    <w:semiHidden/>
    <w:unhideWhenUsed/>
    <w:rsid w:val="00845153"/>
  </w:style>
  <w:style w:type="numbering" w:customStyle="1" w:styleId="NoList121311">
    <w:name w:val="No List121311"/>
    <w:next w:val="NoList"/>
    <w:uiPriority w:val="99"/>
    <w:semiHidden/>
    <w:unhideWhenUsed/>
    <w:rsid w:val="00845153"/>
  </w:style>
  <w:style w:type="numbering" w:customStyle="1" w:styleId="NoList221311">
    <w:name w:val="No List221311"/>
    <w:next w:val="NoList"/>
    <w:uiPriority w:val="99"/>
    <w:semiHidden/>
    <w:unhideWhenUsed/>
    <w:rsid w:val="00845153"/>
  </w:style>
  <w:style w:type="numbering" w:customStyle="1" w:styleId="NoList321311">
    <w:name w:val="No List321311"/>
    <w:next w:val="NoList"/>
    <w:uiPriority w:val="99"/>
    <w:semiHidden/>
    <w:unhideWhenUsed/>
    <w:rsid w:val="00845153"/>
  </w:style>
  <w:style w:type="table" w:customStyle="1" w:styleId="222">
    <w:name w:val="网格型2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5F4B"/>
    <w:rPr>
      <w:rFonts w:eastAsia="MS Mincho"/>
      <w:lang w:val="en-US" w:eastAsia="en-US"/>
    </w:rPr>
    <w:tblPr/>
  </w:style>
  <w:style w:type="table" w:customStyle="1" w:styleId="Tabellengitternetz11121">
    <w:name w:val="Tabellengitternetz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45153"/>
  </w:style>
  <w:style w:type="table" w:customStyle="1" w:styleId="9">
    <w:name w:val="网格型9"/>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45153"/>
  </w:style>
  <w:style w:type="table" w:customStyle="1" w:styleId="390">
    <w:name w:val="网格型3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45153"/>
  </w:style>
  <w:style w:type="table" w:customStyle="1" w:styleId="280">
    <w:name w:val="古典型 2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45153"/>
  </w:style>
  <w:style w:type="table" w:customStyle="1" w:styleId="TableGrid47">
    <w:name w:val="Table Grid47"/>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45153"/>
  </w:style>
  <w:style w:type="table" w:customStyle="1" w:styleId="318">
    <w:name w:val="网格型3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45153"/>
  </w:style>
  <w:style w:type="table" w:customStyle="1" w:styleId="TableClassic218">
    <w:name w:val="Table Classic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45153"/>
  </w:style>
  <w:style w:type="numbering" w:customStyle="1" w:styleId="NoList37">
    <w:name w:val="No List37"/>
    <w:next w:val="NoList"/>
    <w:uiPriority w:val="99"/>
    <w:semiHidden/>
    <w:unhideWhenUsed/>
    <w:rsid w:val="00845153"/>
  </w:style>
  <w:style w:type="numbering" w:customStyle="1" w:styleId="NoList116">
    <w:name w:val="No List116"/>
    <w:next w:val="NoList"/>
    <w:uiPriority w:val="99"/>
    <w:semiHidden/>
    <w:unhideWhenUsed/>
    <w:rsid w:val="00845153"/>
  </w:style>
  <w:style w:type="numbering" w:customStyle="1" w:styleId="NoList47">
    <w:name w:val="No List47"/>
    <w:next w:val="NoList"/>
    <w:uiPriority w:val="99"/>
    <w:semiHidden/>
    <w:unhideWhenUsed/>
    <w:rsid w:val="00845153"/>
  </w:style>
  <w:style w:type="numbering" w:customStyle="1" w:styleId="NoList56">
    <w:name w:val="No List56"/>
    <w:next w:val="NoList"/>
    <w:uiPriority w:val="99"/>
    <w:semiHidden/>
    <w:unhideWhenUsed/>
    <w:rsid w:val="00845153"/>
  </w:style>
  <w:style w:type="numbering" w:customStyle="1" w:styleId="NoList1116">
    <w:name w:val="No List1116"/>
    <w:next w:val="NoList"/>
    <w:uiPriority w:val="99"/>
    <w:semiHidden/>
    <w:unhideWhenUsed/>
    <w:rsid w:val="00845153"/>
  </w:style>
  <w:style w:type="numbering" w:customStyle="1" w:styleId="NoList216">
    <w:name w:val="No List216"/>
    <w:next w:val="NoList"/>
    <w:uiPriority w:val="99"/>
    <w:semiHidden/>
    <w:unhideWhenUsed/>
    <w:rsid w:val="00845153"/>
  </w:style>
  <w:style w:type="numbering" w:customStyle="1" w:styleId="NoList316">
    <w:name w:val="No List316"/>
    <w:next w:val="NoList"/>
    <w:uiPriority w:val="99"/>
    <w:semiHidden/>
    <w:unhideWhenUsed/>
    <w:rsid w:val="00845153"/>
  </w:style>
  <w:style w:type="numbering" w:customStyle="1" w:styleId="NoList416">
    <w:name w:val="No List416"/>
    <w:next w:val="NoList"/>
    <w:uiPriority w:val="99"/>
    <w:semiHidden/>
    <w:unhideWhenUsed/>
    <w:rsid w:val="00845153"/>
  </w:style>
  <w:style w:type="numbering" w:customStyle="1" w:styleId="NoList66">
    <w:name w:val="No List66"/>
    <w:next w:val="NoList"/>
    <w:uiPriority w:val="99"/>
    <w:semiHidden/>
    <w:unhideWhenUsed/>
    <w:rsid w:val="00845153"/>
  </w:style>
  <w:style w:type="numbering" w:customStyle="1" w:styleId="NoList76">
    <w:name w:val="No List76"/>
    <w:next w:val="NoList"/>
    <w:uiPriority w:val="99"/>
    <w:semiHidden/>
    <w:unhideWhenUsed/>
    <w:rsid w:val="00845153"/>
  </w:style>
  <w:style w:type="table" w:customStyle="1" w:styleId="TableGrid127">
    <w:name w:val="Table Grid12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45153"/>
  </w:style>
  <w:style w:type="table" w:customStyle="1" w:styleId="TableGrid1117">
    <w:name w:val="Table Grid1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45153"/>
  </w:style>
  <w:style w:type="numbering" w:customStyle="1" w:styleId="NoList326">
    <w:name w:val="No List326"/>
    <w:next w:val="NoList"/>
    <w:uiPriority w:val="99"/>
    <w:semiHidden/>
    <w:unhideWhenUsed/>
    <w:rsid w:val="00845153"/>
  </w:style>
  <w:style w:type="table" w:customStyle="1" w:styleId="TableStyle14">
    <w:name w:val="Table Style14"/>
    <w:basedOn w:val="TableNormal"/>
    <w:qFormat/>
    <w:rsid w:val="00585F4B"/>
    <w:rPr>
      <w:rFonts w:eastAsia="MS Mincho"/>
      <w:lang w:val="en-US" w:eastAsia="en-US"/>
    </w:rPr>
    <w:tblPr/>
  </w:style>
  <w:style w:type="table" w:customStyle="1" w:styleId="TableGrid59">
    <w:name w:val="Table Grid59"/>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45153"/>
  </w:style>
  <w:style w:type="numbering" w:customStyle="1" w:styleId="NoList515">
    <w:name w:val="No List515"/>
    <w:next w:val="NoList"/>
    <w:uiPriority w:val="99"/>
    <w:semiHidden/>
    <w:unhideWhenUsed/>
    <w:rsid w:val="00845153"/>
  </w:style>
  <w:style w:type="numbering" w:customStyle="1" w:styleId="NoList2115">
    <w:name w:val="No List2115"/>
    <w:next w:val="NoList"/>
    <w:uiPriority w:val="99"/>
    <w:semiHidden/>
    <w:unhideWhenUsed/>
    <w:rsid w:val="00845153"/>
  </w:style>
  <w:style w:type="numbering" w:customStyle="1" w:styleId="NoList3115">
    <w:name w:val="No List3115"/>
    <w:next w:val="NoList"/>
    <w:uiPriority w:val="99"/>
    <w:semiHidden/>
    <w:unhideWhenUsed/>
    <w:rsid w:val="00845153"/>
  </w:style>
  <w:style w:type="numbering" w:customStyle="1" w:styleId="NoList4115">
    <w:name w:val="No List4115"/>
    <w:next w:val="NoList"/>
    <w:uiPriority w:val="99"/>
    <w:semiHidden/>
    <w:unhideWhenUsed/>
    <w:rsid w:val="00845153"/>
  </w:style>
  <w:style w:type="numbering" w:customStyle="1" w:styleId="NoList615">
    <w:name w:val="No List615"/>
    <w:next w:val="NoList"/>
    <w:uiPriority w:val="99"/>
    <w:semiHidden/>
    <w:unhideWhenUsed/>
    <w:rsid w:val="00845153"/>
  </w:style>
  <w:style w:type="table" w:customStyle="1" w:styleId="TableGrid416">
    <w:name w:val="Table Grid41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45153"/>
  </w:style>
  <w:style w:type="numbering" w:customStyle="1" w:styleId="NoList11115">
    <w:name w:val="No List11115"/>
    <w:next w:val="NoList"/>
    <w:uiPriority w:val="99"/>
    <w:semiHidden/>
    <w:unhideWhenUsed/>
    <w:rsid w:val="00845153"/>
  </w:style>
  <w:style w:type="numbering" w:customStyle="1" w:styleId="NoList715">
    <w:name w:val="No List715"/>
    <w:next w:val="NoList"/>
    <w:uiPriority w:val="99"/>
    <w:semiHidden/>
    <w:unhideWhenUsed/>
    <w:rsid w:val="00845153"/>
  </w:style>
  <w:style w:type="table" w:customStyle="1" w:styleId="TableGrid1214">
    <w:name w:val="Table Grid12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45153"/>
  </w:style>
  <w:style w:type="table" w:customStyle="1" w:styleId="TableGrid11114">
    <w:name w:val="Table Grid1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45153"/>
  </w:style>
  <w:style w:type="numbering" w:customStyle="1" w:styleId="NoList3215">
    <w:name w:val="No List3215"/>
    <w:next w:val="NoList"/>
    <w:uiPriority w:val="99"/>
    <w:semiHidden/>
    <w:unhideWhenUsed/>
    <w:rsid w:val="00845153"/>
  </w:style>
  <w:style w:type="numbering" w:customStyle="1" w:styleId="NoList85">
    <w:name w:val="No List85"/>
    <w:next w:val="NoList"/>
    <w:uiPriority w:val="99"/>
    <w:semiHidden/>
    <w:unhideWhenUsed/>
    <w:rsid w:val="00845153"/>
  </w:style>
  <w:style w:type="table" w:customStyle="1" w:styleId="TableGrid718">
    <w:name w:val="Table Grid718"/>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45153"/>
  </w:style>
  <w:style w:type="table" w:customStyle="1" w:styleId="TableGrid86">
    <w:name w:val="Table Grid86"/>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5F4B"/>
    <w:rPr>
      <w:rFonts w:eastAsia="MS Mincho"/>
      <w:lang w:val="en-US" w:eastAsia="en-US"/>
    </w:rPr>
    <w:tblPr/>
  </w:style>
  <w:style w:type="table" w:customStyle="1" w:styleId="TableGrid516">
    <w:name w:val="Table Grid5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45153"/>
  </w:style>
  <w:style w:type="numbering" w:customStyle="1" w:styleId="NoList914">
    <w:name w:val="No List914"/>
    <w:next w:val="NoList"/>
    <w:uiPriority w:val="99"/>
    <w:semiHidden/>
    <w:unhideWhenUsed/>
    <w:rsid w:val="00845153"/>
  </w:style>
  <w:style w:type="table" w:customStyle="1" w:styleId="TableGrid766">
    <w:name w:val="Table Grid76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45153"/>
  </w:style>
  <w:style w:type="numbering" w:customStyle="1" w:styleId="NoList104">
    <w:name w:val="No List104"/>
    <w:next w:val="NoList"/>
    <w:uiPriority w:val="99"/>
    <w:semiHidden/>
    <w:unhideWhenUsed/>
    <w:rsid w:val="00845153"/>
  </w:style>
  <w:style w:type="numbering" w:customStyle="1" w:styleId="LFO1914">
    <w:name w:val="LFO1914"/>
    <w:basedOn w:val="NoList"/>
    <w:rsid w:val="00845153"/>
  </w:style>
  <w:style w:type="table" w:customStyle="1" w:styleId="TableGrid229">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5153"/>
  </w:style>
  <w:style w:type="table" w:customStyle="1" w:styleId="322">
    <w:name w:val="网格型3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45153"/>
  </w:style>
  <w:style w:type="table" w:customStyle="1" w:styleId="TableClassic222">
    <w:name w:val="Table Classic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45153"/>
  </w:style>
  <w:style w:type="table" w:customStyle="1" w:styleId="TableClassic2116">
    <w:name w:val="Table Classic 21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45153"/>
  </w:style>
  <w:style w:type="numbering" w:customStyle="1" w:styleId="NoList232">
    <w:name w:val="No List232"/>
    <w:next w:val="NoList"/>
    <w:uiPriority w:val="99"/>
    <w:semiHidden/>
    <w:unhideWhenUsed/>
    <w:rsid w:val="00845153"/>
  </w:style>
  <w:style w:type="table" w:customStyle="1" w:styleId="TableGrid426">
    <w:name w:val="Table Grid4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45153"/>
  </w:style>
  <w:style w:type="numbering" w:customStyle="1" w:styleId="NoList432">
    <w:name w:val="No List432"/>
    <w:next w:val="NoList"/>
    <w:uiPriority w:val="99"/>
    <w:semiHidden/>
    <w:unhideWhenUsed/>
    <w:rsid w:val="00845153"/>
  </w:style>
  <w:style w:type="numbering" w:customStyle="1" w:styleId="NoList522">
    <w:name w:val="No List522"/>
    <w:next w:val="NoList"/>
    <w:uiPriority w:val="99"/>
    <w:semiHidden/>
    <w:unhideWhenUsed/>
    <w:rsid w:val="00845153"/>
  </w:style>
  <w:style w:type="numbering" w:customStyle="1" w:styleId="NoList622">
    <w:name w:val="No List622"/>
    <w:next w:val="NoList"/>
    <w:uiPriority w:val="99"/>
    <w:semiHidden/>
    <w:unhideWhenUsed/>
    <w:rsid w:val="00845153"/>
  </w:style>
  <w:style w:type="numbering" w:customStyle="1" w:styleId="NoList722">
    <w:name w:val="No List722"/>
    <w:next w:val="NoList"/>
    <w:uiPriority w:val="99"/>
    <w:semiHidden/>
    <w:unhideWhenUsed/>
    <w:rsid w:val="00845153"/>
  </w:style>
  <w:style w:type="table" w:customStyle="1" w:styleId="TableGrid813">
    <w:name w:val="Table Grid813"/>
    <w:basedOn w:val="TableNormal"/>
    <w:next w:val="TableGrid"/>
    <w:uiPriority w:val="39"/>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45153"/>
  </w:style>
  <w:style w:type="numbering" w:customStyle="1" w:styleId="NoList2122">
    <w:name w:val="No List2122"/>
    <w:next w:val="NoList"/>
    <w:uiPriority w:val="99"/>
    <w:semiHidden/>
    <w:unhideWhenUsed/>
    <w:rsid w:val="00845153"/>
  </w:style>
  <w:style w:type="table" w:customStyle="1" w:styleId="TableGrid4116">
    <w:name w:val="Table Grid41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45153"/>
  </w:style>
  <w:style w:type="numbering" w:customStyle="1" w:styleId="NoList4122">
    <w:name w:val="No List4122"/>
    <w:next w:val="NoList"/>
    <w:uiPriority w:val="99"/>
    <w:semiHidden/>
    <w:unhideWhenUsed/>
    <w:rsid w:val="00845153"/>
  </w:style>
  <w:style w:type="numbering" w:customStyle="1" w:styleId="NoList5112">
    <w:name w:val="No List5112"/>
    <w:next w:val="NoList"/>
    <w:uiPriority w:val="99"/>
    <w:semiHidden/>
    <w:unhideWhenUsed/>
    <w:rsid w:val="00845153"/>
  </w:style>
  <w:style w:type="numbering" w:customStyle="1" w:styleId="NoList6112">
    <w:name w:val="No List6112"/>
    <w:next w:val="NoList"/>
    <w:uiPriority w:val="99"/>
    <w:semiHidden/>
    <w:unhideWhenUsed/>
    <w:rsid w:val="00845153"/>
  </w:style>
  <w:style w:type="numbering" w:customStyle="1" w:styleId="NoList7112">
    <w:name w:val="No List7112"/>
    <w:next w:val="NoList"/>
    <w:uiPriority w:val="99"/>
    <w:semiHidden/>
    <w:unhideWhenUsed/>
    <w:rsid w:val="00845153"/>
  </w:style>
  <w:style w:type="numbering" w:customStyle="1" w:styleId="NoList8112">
    <w:name w:val="No List8112"/>
    <w:next w:val="NoList"/>
    <w:uiPriority w:val="99"/>
    <w:semiHidden/>
    <w:unhideWhenUsed/>
    <w:rsid w:val="00845153"/>
  </w:style>
  <w:style w:type="table" w:customStyle="1" w:styleId="TableGrid1223">
    <w:name w:val="Table Grid122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45153"/>
  </w:style>
  <w:style w:type="numbering" w:customStyle="1" w:styleId="NoList11122">
    <w:name w:val="No List11122"/>
    <w:next w:val="NoList"/>
    <w:uiPriority w:val="99"/>
    <w:semiHidden/>
    <w:unhideWhenUsed/>
    <w:rsid w:val="00845153"/>
  </w:style>
  <w:style w:type="table" w:customStyle="1" w:styleId="TableGrid2216">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45153"/>
  </w:style>
  <w:style w:type="numbering" w:customStyle="1" w:styleId="NoList2222">
    <w:name w:val="No List2222"/>
    <w:next w:val="NoList"/>
    <w:uiPriority w:val="99"/>
    <w:semiHidden/>
    <w:unhideWhenUsed/>
    <w:rsid w:val="00845153"/>
  </w:style>
  <w:style w:type="numbering" w:customStyle="1" w:styleId="NoList3222">
    <w:name w:val="No List3222"/>
    <w:next w:val="NoList"/>
    <w:uiPriority w:val="99"/>
    <w:semiHidden/>
    <w:unhideWhenUsed/>
    <w:rsid w:val="00845153"/>
  </w:style>
  <w:style w:type="numbering" w:customStyle="1" w:styleId="NoList4212">
    <w:name w:val="No List4212"/>
    <w:next w:val="NoList"/>
    <w:uiPriority w:val="99"/>
    <w:semiHidden/>
    <w:unhideWhenUsed/>
    <w:rsid w:val="00845153"/>
  </w:style>
  <w:style w:type="numbering" w:customStyle="1" w:styleId="NoList21112">
    <w:name w:val="No List21112"/>
    <w:next w:val="NoList"/>
    <w:uiPriority w:val="99"/>
    <w:semiHidden/>
    <w:unhideWhenUsed/>
    <w:rsid w:val="00845153"/>
  </w:style>
  <w:style w:type="numbering" w:customStyle="1" w:styleId="NoList31112">
    <w:name w:val="No List31112"/>
    <w:next w:val="NoList"/>
    <w:uiPriority w:val="99"/>
    <w:semiHidden/>
    <w:unhideWhenUsed/>
    <w:rsid w:val="00845153"/>
  </w:style>
  <w:style w:type="numbering" w:customStyle="1" w:styleId="NoList41112">
    <w:name w:val="No List41112"/>
    <w:next w:val="NoList"/>
    <w:uiPriority w:val="99"/>
    <w:semiHidden/>
    <w:unhideWhenUsed/>
    <w:rsid w:val="00845153"/>
  </w:style>
  <w:style w:type="numbering" w:customStyle="1" w:styleId="111120">
    <w:name w:val="无列表11112"/>
    <w:next w:val="NoList"/>
    <w:semiHidden/>
    <w:rsid w:val="00845153"/>
  </w:style>
  <w:style w:type="numbering" w:customStyle="1" w:styleId="NoList111112">
    <w:name w:val="No List111112"/>
    <w:next w:val="NoList"/>
    <w:uiPriority w:val="99"/>
    <w:semiHidden/>
    <w:unhideWhenUsed/>
    <w:rsid w:val="00845153"/>
  </w:style>
  <w:style w:type="numbering" w:customStyle="1" w:styleId="NoList12112">
    <w:name w:val="No List12112"/>
    <w:next w:val="NoList"/>
    <w:uiPriority w:val="99"/>
    <w:semiHidden/>
    <w:unhideWhenUsed/>
    <w:rsid w:val="00845153"/>
  </w:style>
  <w:style w:type="numbering" w:customStyle="1" w:styleId="NoList22112">
    <w:name w:val="No List22112"/>
    <w:next w:val="NoList"/>
    <w:uiPriority w:val="99"/>
    <w:semiHidden/>
    <w:unhideWhenUsed/>
    <w:rsid w:val="00845153"/>
  </w:style>
  <w:style w:type="numbering" w:customStyle="1" w:styleId="NoList32112">
    <w:name w:val="No List32112"/>
    <w:next w:val="NoList"/>
    <w:uiPriority w:val="99"/>
    <w:semiHidden/>
    <w:unhideWhenUsed/>
    <w:rsid w:val="00845153"/>
  </w:style>
  <w:style w:type="numbering" w:customStyle="1" w:styleId="NoList142">
    <w:name w:val="No List142"/>
    <w:next w:val="NoList"/>
    <w:uiPriority w:val="99"/>
    <w:semiHidden/>
    <w:unhideWhenUsed/>
    <w:rsid w:val="00845153"/>
  </w:style>
  <w:style w:type="table" w:customStyle="1" w:styleId="TableGrid106">
    <w:name w:val="Table Grid10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45153"/>
  </w:style>
  <w:style w:type="numbering" w:customStyle="1" w:styleId="NoList242">
    <w:name w:val="No List242"/>
    <w:next w:val="NoList"/>
    <w:uiPriority w:val="99"/>
    <w:semiHidden/>
    <w:unhideWhenUsed/>
    <w:rsid w:val="00845153"/>
  </w:style>
  <w:style w:type="table" w:customStyle="1" w:styleId="TableGrid436">
    <w:name w:val="Table Grid4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45153"/>
  </w:style>
  <w:style w:type="table" w:customStyle="1" w:styleId="TableGrid526">
    <w:name w:val="Table Grid5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45153"/>
  </w:style>
  <w:style w:type="table" w:customStyle="1" w:styleId="TableGrid626">
    <w:name w:val="Table Grid6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45153"/>
  </w:style>
  <w:style w:type="numbering" w:customStyle="1" w:styleId="NoList632">
    <w:name w:val="No List632"/>
    <w:next w:val="NoList"/>
    <w:uiPriority w:val="99"/>
    <w:semiHidden/>
    <w:unhideWhenUsed/>
    <w:rsid w:val="00845153"/>
  </w:style>
  <w:style w:type="numbering" w:customStyle="1" w:styleId="NoList732">
    <w:name w:val="No List732"/>
    <w:next w:val="NoList"/>
    <w:uiPriority w:val="99"/>
    <w:semiHidden/>
    <w:unhideWhenUsed/>
    <w:rsid w:val="00845153"/>
  </w:style>
  <w:style w:type="numbering" w:customStyle="1" w:styleId="NoList822">
    <w:name w:val="No List822"/>
    <w:next w:val="NoList"/>
    <w:uiPriority w:val="99"/>
    <w:semiHidden/>
    <w:unhideWhenUsed/>
    <w:rsid w:val="00845153"/>
  </w:style>
  <w:style w:type="numbering" w:customStyle="1" w:styleId="NoList922">
    <w:name w:val="No List922"/>
    <w:next w:val="NoList"/>
    <w:uiPriority w:val="99"/>
    <w:semiHidden/>
    <w:unhideWhenUsed/>
    <w:rsid w:val="00845153"/>
  </w:style>
  <w:style w:type="table" w:customStyle="1" w:styleId="TableGrid823">
    <w:name w:val="Table Grid82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45153"/>
  </w:style>
  <w:style w:type="numbering" w:customStyle="1" w:styleId="NoList2132">
    <w:name w:val="No List2132"/>
    <w:next w:val="NoList"/>
    <w:uiPriority w:val="99"/>
    <w:semiHidden/>
    <w:unhideWhenUsed/>
    <w:rsid w:val="00845153"/>
  </w:style>
  <w:style w:type="table" w:customStyle="1" w:styleId="TableGrid4126">
    <w:name w:val="Table Grid41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45153"/>
  </w:style>
  <w:style w:type="numbering" w:customStyle="1" w:styleId="NoList4132">
    <w:name w:val="No List4132"/>
    <w:next w:val="NoList"/>
    <w:uiPriority w:val="99"/>
    <w:semiHidden/>
    <w:unhideWhenUsed/>
    <w:rsid w:val="00845153"/>
  </w:style>
  <w:style w:type="numbering" w:customStyle="1" w:styleId="NoList5122">
    <w:name w:val="No List5122"/>
    <w:next w:val="NoList"/>
    <w:uiPriority w:val="99"/>
    <w:semiHidden/>
    <w:unhideWhenUsed/>
    <w:rsid w:val="00845153"/>
  </w:style>
  <w:style w:type="numbering" w:customStyle="1" w:styleId="NoList6122">
    <w:name w:val="No List6122"/>
    <w:next w:val="NoList"/>
    <w:uiPriority w:val="99"/>
    <w:semiHidden/>
    <w:unhideWhenUsed/>
    <w:rsid w:val="00845153"/>
  </w:style>
  <w:style w:type="numbering" w:customStyle="1" w:styleId="NoList7122">
    <w:name w:val="No List7122"/>
    <w:next w:val="NoList"/>
    <w:uiPriority w:val="99"/>
    <w:semiHidden/>
    <w:unhideWhenUsed/>
    <w:rsid w:val="00845153"/>
  </w:style>
  <w:style w:type="numbering" w:customStyle="1" w:styleId="NoList8122">
    <w:name w:val="No List8122"/>
    <w:next w:val="NoList"/>
    <w:uiPriority w:val="99"/>
    <w:semiHidden/>
    <w:unhideWhenUsed/>
    <w:rsid w:val="00845153"/>
  </w:style>
  <w:style w:type="numbering" w:customStyle="1" w:styleId="NoList9112">
    <w:name w:val="No List9112"/>
    <w:next w:val="NoList"/>
    <w:uiPriority w:val="99"/>
    <w:semiHidden/>
    <w:unhideWhenUsed/>
    <w:rsid w:val="00845153"/>
  </w:style>
  <w:style w:type="numbering" w:customStyle="1" w:styleId="LFO1922">
    <w:name w:val="LFO1922"/>
    <w:basedOn w:val="NoList"/>
    <w:rsid w:val="00845153"/>
  </w:style>
  <w:style w:type="numbering" w:customStyle="1" w:styleId="NoList1012">
    <w:name w:val="No List1012"/>
    <w:next w:val="NoList"/>
    <w:uiPriority w:val="99"/>
    <w:semiHidden/>
    <w:unhideWhenUsed/>
    <w:rsid w:val="00845153"/>
  </w:style>
  <w:style w:type="numbering" w:customStyle="1" w:styleId="LFO19112">
    <w:name w:val="LFO19112"/>
    <w:basedOn w:val="NoList"/>
    <w:rsid w:val="00845153"/>
  </w:style>
  <w:style w:type="table" w:customStyle="1" w:styleId="TableGrid1233">
    <w:name w:val="Table Grid123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45153"/>
  </w:style>
  <w:style w:type="numbering" w:customStyle="1" w:styleId="NoList11132">
    <w:name w:val="No List11132"/>
    <w:next w:val="NoList"/>
    <w:uiPriority w:val="99"/>
    <w:semiHidden/>
    <w:unhideWhenUsed/>
    <w:rsid w:val="00845153"/>
  </w:style>
  <w:style w:type="table" w:customStyle="1" w:styleId="TableGrid2226">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5153"/>
  </w:style>
  <w:style w:type="numbering" w:customStyle="1" w:styleId="1321">
    <w:name w:val="リストなし132"/>
    <w:next w:val="NoList"/>
    <w:uiPriority w:val="99"/>
    <w:semiHidden/>
    <w:unhideWhenUsed/>
    <w:rsid w:val="00845153"/>
  </w:style>
  <w:style w:type="numbering" w:customStyle="1" w:styleId="1132">
    <w:name w:val="无列表1132"/>
    <w:next w:val="NoList"/>
    <w:semiHidden/>
    <w:rsid w:val="00845153"/>
  </w:style>
  <w:style w:type="numbering" w:customStyle="1" w:styleId="11220">
    <w:name w:val="リストなし1122"/>
    <w:next w:val="NoList"/>
    <w:uiPriority w:val="99"/>
    <w:semiHidden/>
    <w:unhideWhenUsed/>
    <w:rsid w:val="00845153"/>
  </w:style>
  <w:style w:type="numbering" w:customStyle="1" w:styleId="NoList2232">
    <w:name w:val="No List2232"/>
    <w:next w:val="NoList"/>
    <w:uiPriority w:val="99"/>
    <w:semiHidden/>
    <w:unhideWhenUsed/>
    <w:rsid w:val="00845153"/>
  </w:style>
  <w:style w:type="numbering" w:customStyle="1" w:styleId="NoList3232">
    <w:name w:val="No List3232"/>
    <w:next w:val="NoList"/>
    <w:uiPriority w:val="99"/>
    <w:semiHidden/>
    <w:unhideWhenUsed/>
    <w:rsid w:val="00845153"/>
  </w:style>
  <w:style w:type="numbering" w:customStyle="1" w:styleId="NoList4222">
    <w:name w:val="No List4222"/>
    <w:next w:val="NoList"/>
    <w:uiPriority w:val="99"/>
    <w:semiHidden/>
    <w:unhideWhenUsed/>
    <w:rsid w:val="00845153"/>
  </w:style>
  <w:style w:type="numbering" w:customStyle="1" w:styleId="NoList21122">
    <w:name w:val="No List21122"/>
    <w:next w:val="NoList"/>
    <w:uiPriority w:val="99"/>
    <w:semiHidden/>
    <w:unhideWhenUsed/>
    <w:rsid w:val="00845153"/>
  </w:style>
  <w:style w:type="numbering" w:customStyle="1" w:styleId="NoList31122">
    <w:name w:val="No List31122"/>
    <w:next w:val="NoList"/>
    <w:uiPriority w:val="99"/>
    <w:semiHidden/>
    <w:unhideWhenUsed/>
    <w:rsid w:val="00845153"/>
  </w:style>
  <w:style w:type="numbering" w:customStyle="1" w:styleId="NoList41122">
    <w:name w:val="No List41122"/>
    <w:next w:val="NoList"/>
    <w:uiPriority w:val="99"/>
    <w:semiHidden/>
    <w:unhideWhenUsed/>
    <w:rsid w:val="00845153"/>
  </w:style>
  <w:style w:type="numbering" w:customStyle="1" w:styleId="11122">
    <w:name w:val="无列表11122"/>
    <w:next w:val="NoList"/>
    <w:semiHidden/>
    <w:rsid w:val="00845153"/>
  </w:style>
  <w:style w:type="numbering" w:customStyle="1" w:styleId="NoList111122">
    <w:name w:val="No List111122"/>
    <w:next w:val="NoList"/>
    <w:uiPriority w:val="99"/>
    <w:semiHidden/>
    <w:unhideWhenUsed/>
    <w:rsid w:val="00845153"/>
  </w:style>
  <w:style w:type="numbering" w:customStyle="1" w:styleId="NoList12122">
    <w:name w:val="No List12122"/>
    <w:next w:val="NoList"/>
    <w:uiPriority w:val="99"/>
    <w:semiHidden/>
    <w:unhideWhenUsed/>
    <w:rsid w:val="00845153"/>
  </w:style>
  <w:style w:type="numbering" w:customStyle="1" w:styleId="NoList22122">
    <w:name w:val="No List22122"/>
    <w:next w:val="NoList"/>
    <w:uiPriority w:val="99"/>
    <w:semiHidden/>
    <w:unhideWhenUsed/>
    <w:rsid w:val="00845153"/>
  </w:style>
  <w:style w:type="numbering" w:customStyle="1" w:styleId="NoList32122">
    <w:name w:val="No List32122"/>
    <w:next w:val="NoList"/>
    <w:uiPriority w:val="99"/>
    <w:semiHidden/>
    <w:unhideWhenUsed/>
    <w:rsid w:val="00845153"/>
  </w:style>
  <w:style w:type="numbering" w:customStyle="1" w:styleId="NoList162">
    <w:name w:val="No List162"/>
    <w:next w:val="NoList"/>
    <w:uiPriority w:val="99"/>
    <w:semiHidden/>
    <w:unhideWhenUsed/>
    <w:rsid w:val="00845153"/>
  </w:style>
  <w:style w:type="table" w:customStyle="1" w:styleId="TableGrid156">
    <w:name w:val="Table Grid15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45153"/>
  </w:style>
  <w:style w:type="numbering" w:customStyle="1" w:styleId="NoList252">
    <w:name w:val="No List252"/>
    <w:next w:val="NoList"/>
    <w:uiPriority w:val="99"/>
    <w:semiHidden/>
    <w:unhideWhenUsed/>
    <w:rsid w:val="00845153"/>
  </w:style>
  <w:style w:type="table" w:customStyle="1" w:styleId="TableGrid446">
    <w:name w:val="Table Grid44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45153"/>
  </w:style>
  <w:style w:type="table" w:customStyle="1" w:styleId="TableGrid536">
    <w:name w:val="Table Grid5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45153"/>
  </w:style>
  <w:style w:type="table" w:customStyle="1" w:styleId="TableGrid636">
    <w:name w:val="Table Grid6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45153"/>
  </w:style>
  <w:style w:type="numbering" w:customStyle="1" w:styleId="NoList642">
    <w:name w:val="No List642"/>
    <w:next w:val="NoList"/>
    <w:uiPriority w:val="99"/>
    <w:semiHidden/>
    <w:unhideWhenUsed/>
    <w:rsid w:val="00845153"/>
  </w:style>
  <w:style w:type="numbering" w:customStyle="1" w:styleId="NoList742">
    <w:name w:val="No List742"/>
    <w:next w:val="NoList"/>
    <w:uiPriority w:val="99"/>
    <w:semiHidden/>
    <w:unhideWhenUsed/>
    <w:rsid w:val="00845153"/>
  </w:style>
  <w:style w:type="numbering" w:customStyle="1" w:styleId="NoList832">
    <w:name w:val="No List832"/>
    <w:next w:val="NoList"/>
    <w:uiPriority w:val="99"/>
    <w:semiHidden/>
    <w:unhideWhenUsed/>
    <w:rsid w:val="00845153"/>
  </w:style>
  <w:style w:type="numbering" w:customStyle="1" w:styleId="NoList932">
    <w:name w:val="No List932"/>
    <w:next w:val="NoList"/>
    <w:uiPriority w:val="99"/>
    <w:semiHidden/>
    <w:unhideWhenUsed/>
    <w:rsid w:val="00845153"/>
  </w:style>
  <w:style w:type="table" w:customStyle="1" w:styleId="TableGrid833">
    <w:name w:val="Table Grid83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45153"/>
  </w:style>
  <w:style w:type="numbering" w:customStyle="1" w:styleId="NoList2142">
    <w:name w:val="No List2142"/>
    <w:next w:val="NoList"/>
    <w:uiPriority w:val="99"/>
    <w:semiHidden/>
    <w:unhideWhenUsed/>
    <w:rsid w:val="00845153"/>
  </w:style>
  <w:style w:type="table" w:customStyle="1" w:styleId="TableGrid4136">
    <w:name w:val="Table Grid41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45153"/>
  </w:style>
  <w:style w:type="numbering" w:customStyle="1" w:styleId="NoList4142">
    <w:name w:val="No List4142"/>
    <w:next w:val="NoList"/>
    <w:uiPriority w:val="99"/>
    <w:semiHidden/>
    <w:unhideWhenUsed/>
    <w:rsid w:val="00845153"/>
  </w:style>
  <w:style w:type="numbering" w:customStyle="1" w:styleId="NoList5132">
    <w:name w:val="No List5132"/>
    <w:next w:val="NoList"/>
    <w:uiPriority w:val="99"/>
    <w:semiHidden/>
    <w:unhideWhenUsed/>
    <w:rsid w:val="00845153"/>
  </w:style>
  <w:style w:type="numbering" w:customStyle="1" w:styleId="NoList6132">
    <w:name w:val="No List6132"/>
    <w:next w:val="NoList"/>
    <w:uiPriority w:val="99"/>
    <w:semiHidden/>
    <w:unhideWhenUsed/>
    <w:rsid w:val="00845153"/>
  </w:style>
  <w:style w:type="numbering" w:customStyle="1" w:styleId="NoList7132">
    <w:name w:val="No List7132"/>
    <w:next w:val="NoList"/>
    <w:uiPriority w:val="99"/>
    <w:semiHidden/>
    <w:unhideWhenUsed/>
    <w:rsid w:val="00845153"/>
  </w:style>
  <w:style w:type="numbering" w:customStyle="1" w:styleId="NoList8132">
    <w:name w:val="No List8132"/>
    <w:next w:val="NoList"/>
    <w:uiPriority w:val="99"/>
    <w:semiHidden/>
    <w:unhideWhenUsed/>
    <w:rsid w:val="00845153"/>
  </w:style>
  <w:style w:type="numbering" w:customStyle="1" w:styleId="NoList9122">
    <w:name w:val="No List9122"/>
    <w:next w:val="NoList"/>
    <w:uiPriority w:val="99"/>
    <w:semiHidden/>
    <w:unhideWhenUsed/>
    <w:rsid w:val="00845153"/>
  </w:style>
  <w:style w:type="numbering" w:customStyle="1" w:styleId="LFO1932">
    <w:name w:val="LFO1932"/>
    <w:basedOn w:val="NoList"/>
    <w:rsid w:val="00845153"/>
  </w:style>
  <w:style w:type="numbering" w:customStyle="1" w:styleId="NoList1022">
    <w:name w:val="No List1022"/>
    <w:next w:val="NoList"/>
    <w:uiPriority w:val="99"/>
    <w:semiHidden/>
    <w:unhideWhenUsed/>
    <w:rsid w:val="00845153"/>
  </w:style>
  <w:style w:type="numbering" w:customStyle="1" w:styleId="LFO19122">
    <w:name w:val="LFO19122"/>
    <w:basedOn w:val="NoList"/>
    <w:rsid w:val="00845153"/>
  </w:style>
  <w:style w:type="table" w:customStyle="1" w:styleId="TableGrid1243">
    <w:name w:val="Table Grid124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45153"/>
  </w:style>
  <w:style w:type="numbering" w:customStyle="1" w:styleId="NoList11142">
    <w:name w:val="No List11142"/>
    <w:next w:val="NoList"/>
    <w:uiPriority w:val="99"/>
    <w:semiHidden/>
    <w:unhideWhenUsed/>
    <w:rsid w:val="00845153"/>
  </w:style>
  <w:style w:type="table" w:customStyle="1" w:styleId="TableGrid2236">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45153"/>
  </w:style>
  <w:style w:type="numbering" w:customStyle="1" w:styleId="1421">
    <w:name w:val="リストなし142"/>
    <w:next w:val="NoList"/>
    <w:uiPriority w:val="99"/>
    <w:semiHidden/>
    <w:unhideWhenUsed/>
    <w:rsid w:val="00845153"/>
  </w:style>
  <w:style w:type="numbering" w:customStyle="1" w:styleId="1142">
    <w:name w:val="无列表1142"/>
    <w:next w:val="NoList"/>
    <w:semiHidden/>
    <w:rsid w:val="00845153"/>
  </w:style>
  <w:style w:type="numbering" w:customStyle="1" w:styleId="11320">
    <w:name w:val="リストなし1132"/>
    <w:next w:val="NoList"/>
    <w:uiPriority w:val="99"/>
    <w:semiHidden/>
    <w:unhideWhenUsed/>
    <w:rsid w:val="00845153"/>
  </w:style>
  <w:style w:type="numbering" w:customStyle="1" w:styleId="NoList2242">
    <w:name w:val="No List2242"/>
    <w:next w:val="NoList"/>
    <w:uiPriority w:val="99"/>
    <w:semiHidden/>
    <w:unhideWhenUsed/>
    <w:rsid w:val="00845153"/>
  </w:style>
  <w:style w:type="numbering" w:customStyle="1" w:styleId="NoList3242">
    <w:name w:val="No List3242"/>
    <w:next w:val="NoList"/>
    <w:uiPriority w:val="99"/>
    <w:semiHidden/>
    <w:unhideWhenUsed/>
    <w:rsid w:val="00845153"/>
  </w:style>
  <w:style w:type="numbering" w:customStyle="1" w:styleId="NoList4232">
    <w:name w:val="No List4232"/>
    <w:next w:val="NoList"/>
    <w:uiPriority w:val="99"/>
    <w:semiHidden/>
    <w:unhideWhenUsed/>
    <w:rsid w:val="00845153"/>
  </w:style>
  <w:style w:type="numbering" w:customStyle="1" w:styleId="NoList21132">
    <w:name w:val="No List21132"/>
    <w:next w:val="NoList"/>
    <w:uiPriority w:val="99"/>
    <w:semiHidden/>
    <w:unhideWhenUsed/>
    <w:rsid w:val="00845153"/>
  </w:style>
  <w:style w:type="numbering" w:customStyle="1" w:styleId="NoList31132">
    <w:name w:val="No List31132"/>
    <w:next w:val="NoList"/>
    <w:uiPriority w:val="99"/>
    <w:semiHidden/>
    <w:unhideWhenUsed/>
    <w:rsid w:val="00845153"/>
  </w:style>
  <w:style w:type="numbering" w:customStyle="1" w:styleId="NoList41132">
    <w:name w:val="No List41132"/>
    <w:next w:val="NoList"/>
    <w:uiPriority w:val="99"/>
    <w:semiHidden/>
    <w:unhideWhenUsed/>
    <w:rsid w:val="00845153"/>
  </w:style>
  <w:style w:type="numbering" w:customStyle="1" w:styleId="11132">
    <w:name w:val="无列表11132"/>
    <w:next w:val="NoList"/>
    <w:semiHidden/>
    <w:rsid w:val="00845153"/>
  </w:style>
  <w:style w:type="numbering" w:customStyle="1" w:styleId="NoList111132">
    <w:name w:val="No List111132"/>
    <w:next w:val="NoList"/>
    <w:uiPriority w:val="99"/>
    <w:semiHidden/>
    <w:unhideWhenUsed/>
    <w:rsid w:val="00845153"/>
  </w:style>
  <w:style w:type="numbering" w:customStyle="1" w:styleId="NoList12132">
    <w:name w:val="No List12132"/>
    <w:next w:val="NoList"/>
    <w:uiPriority w:val="99"/>
    <w:semiHidden/>
    <w:unhideWhenUsed/>
    <w:rsid w:val="00845153"/>
  </w:style>
  <w:style w:type="numbering" w:customStyle="1" w:styleId="NoList22132">
    <w:name w:val="No List22132"/>
    <w:next w:val="NoList"/>
    <w:uiPriority w:val="99"/>
    <w:semiHidden/>
    <w:unhideWhenUsed/>
    <w:rsid w:val="00845153"/>
  </w:style>
  <w:style w:type="numbering" w:customStyle="1" w:styleId="NoList32132">
    <w:name w:val="No List32132"/>
    <w:next w:val="NoList"/>
    <w:uiPriority w:val="99"/>
    <w:semiHidden/>
    <w:unhideWhenUsed/>
    <w:rsid w:val="00845153"/>
  </w:style>
  <w:style w:type="table" w:customStyle="1" w:styleId="163">
    <w:name w:val="网格型1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45153"/>
  </w:style>
  <w:style w:type="numbering" w:customStyle="1" w:styleId="1520">
    <w:name w:val="无列表152"/>
    <w:next w:val="NoList"/>
    <w:semiHidden/>
    <w:rsid w:val="00845153"/>
  </w:style>
  <w:style w:type="numbering" w:customStyle="1" w:styleId="1521">
    <w:name w:val="リストなし152"/>
    <w:next w:val="NoList"/>
    <w:uiPriority w:val="99"/>
    <w:semiHidden/>
    <w:unhideWhenUsed/>
    <w:rsid w:val="00845153"/>
  </w:style>
  <w:style w:type="table" w:customStyle="1" w:styleId="2220">
    <w:name w:val="古典型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45153"/>
  </w:style>
  <w:style w:type="numbering" w:customStyle="1" w:styleId="11520">
    <w:name w:val="无列表1152"/>
    <w:next w:val="NoList"/>
    <w:semiHidden/>
    <w:rsid w:val="00845153"/>
  </w:style>
  <w:style w:type="numbering" w:customStyle="1" w:styleId="11420">
    <w:name w:val="リストなし1142"/>
    <w:next w:val="NoList"/>
    <w:uiPriority w:val="99"/>
    <w:semiHidden/>
    <w:unhideWhenUsed/>
    <w:rsid w:val="00845153"/>
  </w:style>
  <w:style w:type="table" w:customStyle="1" w:styleId="TableClassic2122">
    <w:name w:val="Table Classic 21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45153"/>
  </w:style>
  <w:style w:type="numbering" w:customStyle="1" w:styleId="NoList362">
    <w:name w:val="No List362"/>
    <w:next w:val="NoList"/>
    <w:uiPriority w:val="99"/>
    <w:semiHidden/>
    <w:unhideWhenUsed/>
    <w:rsid w:val="00845153"/>
  </w:style>
  <w:style w:type="numbering" w:customStyle="1" w:styleId="NoList1152">
    <w:name w:val="No List1152"/>
    <w:next w:val="NoList"/>
    <w:uiPriority w:val="99"/>
    <w:semiHidden/>
    <w:unhideWhenUsed/>
    <w:rsid w:val="00845153"/>
  </w:style>
  <w:style w:type="numbering" w:customStyle="1" w:styleId="NoList462">
    <w:name w:val="No List462"/>
    <w:next w:val="NoList"/>
    <w:uiPriority w:val="99"/>
    <w:semiHidden/>
    <w:unhideWhenUsed/>
    <w:rsid w:val="00845153"/>
  </w:style>
  <w:style w:type="numbering" w:customStyle="1" w:styleId="NoList552">
    <w:name w:val="No List552"/>
    <w:next w:val="NoList"/>
    <w:uiPriority w:val="99"/>
    <w:semiHidden/>
    <w:unhideWhenUsed/>
    <w:rsid w:val="00845153"/>
  </w:style>
  <w:style w:type="numbering" w:customStyle="1" w:styleId="NoList11152">
    <w:name w:val="No List11152"/>
    <w:next w:val="NoList"/>
    <w:uiPriority w:val="99"/>
    <w:semiHidden/>
    <w:unhideWhenUsed/>
    <w:rsid w:val="00845153"/>
  </w:style>
  <w:style w:type="numbering" w:customStyle="1" w:styleId="NoList2152">
    <w:name w:val="No List2152"/>
    <w:next w:val="NoList"/>
    <w:uiPriority w:val="99"/>
    <w:semiHidden/>
    <w:unhideWhenUsed/>
    <w:rsid w:val="00845153"/>
  </w:style>
  <w:style w:type="numbering" w:customStyle="1" w:styleId="NoList3152">
    <w:name w:val="No List3152"/>
    <w:next w:val="NoList"/>
    <w:uiPriority w:val="99"/>
    <w:semiHidden/>
    <w:unhideWhenUsed/>
    <w:rsid w:val="00845153"/>
  </w:style>
  <w:style w:type="numbering" w:customStyle="1" w:styleId="NoList4152">
    <w:name w:val="No List4152"/>
    <w:next w:val="NoList"/>
    <w:uiPriority w:val="99"/>
    <w:semiHidden/>
    <w:unhideWhenUsed/>
    <w:rsid w:val="00845153"/>
  </w:style>
  <w:style w:type="numbering" w:customStyle="1" w:styleId="NoList652">
    <w:name w:val="No List652"/>
    <w:next w:val="NoList"/>
    <w:uiPriority w:val="99"/>
    <w:semiHidden/>
    <w:unhideWhenUsed/>
    <w:rsid w:val="00845153"/>
  </w:style>
  <w:style w:type="numbering" w:customStyle="1" w:styleId="NoList752">
    <w:name w:val="No List752"/>
    <w:next w:val="NoList"/>
    <w:uiPriority w:val="99"/>
    <w:semiHidden/>
    <w:unhideWhenUsed/>
    <w:rsid w:val="00845153"/>
  </w:style>
  <w:style w:type="numbering" w:customStyle="1" w:styleId="NoList1252">
    <w:name w:val="No List1252"/>
    <w:next w:val="NoList"/>
    <w:uiPriority w:val="99"/>
    <w:semiHidden/>
    <w:unhideWhenUsed/>
    <w:rsid w:val="00845153"/>
  </w:style>
  <w:style w:type="numbering" w:customStyle="1" w:styleId="NoList2252">
    <w:name w:val="No List2252"/>
    <w:next w:val="NoList"/>
    <w:uiPriority w:val="99"/>
    <w:semiHidden/>
    <w:unhideWhenUsed/>
    <w:rsid w:val="00845153"/>
  </w:style>
  <w:style w:type="numbering" w:customStyle="1" w:styleId="NoList3252">
    <w:name w:val="No List3252"/>
    <w:next w:val="NoList"/>
    <w:uiPriority w:val="99"/>
    <w:semiHidden/>
    <w:unhideWhenUsed/>
    <w:rsid w:val="00845153"/>
  </w:style>
  <w:style w:type="numbering" w:customStyle="1" w:styleId="NoList4242">
    <w:name w:val="No List4242"/>
    <w:next w:val="NoList"/>
    <w:uiPriority w:val="99"/>
    <w:semiHidden/>
    <w:unhideWhenUsed/>
    <w:rsid w:val="00845153"/>
  </w:style>
  <w:style w:type="numbering" w:customStyle="1" w:styleId="NoList5142">
    <w:name w:val="No List5142"/>
    <w:next w:val="NoList"/>
    <w:uiPriority w:val="99"/>
    <w:semiHidden/>
    <w:unhideWhenUsed/>
    <w:rsid w:val="00845153"/>
  </w:style>
  <w:style w:type="numbering" w:customStyle="1" w:styleId="NoList21142">
    <w:name w:val="No List21142"/>
    <w:next w:val="NoList"/>
    <w:uiPriority w:val="99"/>
    <w:semiHidden/>
    <w:unhideWhenUsed/>
    <w:rsid w:val="00845153"/>
  </w:style>
  <w:style w:type="numbering" w:customStyle="1" w:styleId="NoList31142">
    <w:name w:val="No List31142"/>
    <w:next w:val="NoList"/>
    <w:uiPriority w:val="99"/>
    <w:semiHidden/>
    <w:unhideWhenUsed/>
    <w:rsid w:val="00845153"/>
  </w:style>
  <w:style w:type="numbering" w:customStyle="1" w:styleId="NoList41142">
    <w:name w:val="No List41142"/>
    <w:next w:val="NoList"/>
    <w:uiPriority w:val="99"/>
    <w:semiHidden/>
    <w:unhideWhenUsed/>
    <w:rsid w:val="00845153"/>
  </w:style>
  <w:style w:type="numbering" w:customStyle="1" w:styleId="NoList6142">
    <w:name w:val="No List6142"/>
    <w:next w:val="NoList"/>
    <w:uiPriority w:val="99"/>
    <w:semiHidden/>
    <w:unhideWhenUsed/>
    <w:rsid w:val="00845153"/>
  </w:style>
  <w:style w:type="numbering" w:customStyle="1" w:styleId="11142">
    <w:name w:val="无列表11142"/>
    <w:next w:val="NoList"/>
    <w:semiHidden/>
    <w:rsid w:val="00845153"/>
  </w:style>
  <w:style w:type="numbering" w:customStyle="1" w:styleId="NoList111142">
    <w:name w:val="No List111142"/>
    <w:next w:val="NoList"/>
    <w:uiPriority w:val="99"/>
    <w:semiHidden/>
    <w:unhideWhenUsed/>
    <w:rsid w:val="00845153"/>
  </w:style>
  <w:style w:type="numbering" w:customStyle="1" w:styleId="NoList7142">
    <w:name w:val="No List7142"/>
    <w:next w:val="NoList"/>
    <w:uiPriority w:val="99"/>
    <w:semiHidden/>
    <w:unhideWhenUsed/>
    <w:rsid w:val="00845153"/>
  </w:style>
  <w:style w:type="numbering" w:customStyle="1" w:styleId="NoList12142">
    <w:name w:val="No List12142"/>
    <w:next w:val="NoList"/>
    <w:uiPriority w:val="99"/>
    <w:semiHidden/>
    <w:unhideWhenUsed/>
    <w:rsid w:val="00845153"/>
  </w:style>
  <w:style w:type="numbering" w:customStyle="1" w:styleId="NoList22142">
    <w:name w:val="No List22142"/>
    <w:next w:val="NoList"/>
    <w:uiPriority w:val="99"/>
    <w:semiHidden/>
    <w:unhideWhenUsed/>
    <w:rsid w:val="00845153"/>
  </w:style>
  <w:style w:type="numbering" w:customStyle="1" w:styleId="NoList32142">
    <w:name w:val="No List32142"/>
    <w:next w:val="NoList"/>
    <w:uiPriority w:val="99"/>
    <w:semiHidden/>
    <w:unhideWhenUsed/>
    <w:rsid w:val="00845153"/>
  </w:style>
  <w:style w:type="numbering" w:customStyle="1" w:styleId="NoList842">
    <w:name w:val="No List842"/>
    <w:next w:val="NoList"/>
    <w:uiPriority w:val="99"/>
    <w:semiHidden/>
    <w:unhideWhenUsed/>
    <w:rsid w:val="00845153"/>
  </w:style>
  <w:style w:type="numbering" w:customStyle="1" w:styleId="NoList942">
    <w:name w:val="No List942"/>
    <w:next w:val="NoList"/>
    <w:uiPriority w:val="99"/>
    <w:semiHidden/>
    <w:unhideWhenUsed/>
    <w:rsid w:val="00845153"/>
  </w:style>
  <w:style w:type="numbering" w:customStyle="1" w:styleId="NoList8142">
    <w:name w:val="No List8142"/>
    <w:next w:val="NoList"/>
    <w:uiPriority w:val="99"/>
    <w:semiHidden/>
    <w:unhideWhenUsed/>
    <w:rsid w:val="00845153"/>
  </w:style>
  <w:style w:type="numbering" w:customStyle="1" w:styleId="NoList9132">
    <w:name w:val="No List9132"/>
    <w:next w:val="NoList"/>
    <w:uiPriority w:val="99"/>
    <w:semiHidden/>
    <w:unhideWhenUsed/>
    <w:rsid w:val="00845153"/>
  </w:style>
  <w:style w:type="numbering" w:customStyle="1" w:styleId="LFO1942">
    <w:name w:val="LFO1942"/>
    <w:basedOn w:val="NoList"/>
    <w:rsid w:val="00845153"/>
  </w:style>
  <w:style w:type="numbering" w:customStyle="1" w:styleId="NoList1032">
    <w:name w:val="No List1032"/>
    <w:next w:val="NoList"/>
    <w:uiPriority w:val="99"/>
    <w:semiHidden/>
    <w:unhideWhenUsed/>
    <w:rsid w:val="00845153"/>
  </w:style>
  <w:style w:type="numbering" w:customStyle="1" w:styleId="LFO19132">
    <w:name w:val="LFO19132"/>
    <w:basedOn w:val="NoList"/>
    <w:rsid w:val="00845153"/>
  </w:style>
  <w:style w:type="numbering" w:customStyle="1" w:styleId="1212">
    <w:name w:val="无列表1212"/>
    <w:next w:val="NoList"/>
    <w:semiHidden/>
    <w:rsid w:val="00845153"/>
  </w:style>
  <w:style w:type="numbering" w:customStyle="1" w:styleId="12120">
    <w:name w:val="リストなし1212"/>
    <w:next w:val="NoList"/>
    <w:uiPriority w:val="99"/>
    <w:semiHidden/>
    <w:unhideWhenUsed/>
    <w:rsid w:val="00845153"/>
  </w:style>
  <w:style w:type="numbering" w:customStyle="1" w:styleId="111121">
    <w:name w:val="リストなし11112"/>
    <w:next w:val="NoList"/>
    <w:uiPriority w:val="99"/>
    <w:semiHidden/>
    <w:unhideWhenUsed/>
    <w:rsid w:val="00845153"/>
  </w:style>
  <w:style w:type="numbering" w:customStyle="1" w:styleId="NoList1312">
    <w:name w:val="No List1312"/>
    <w:next w:val="NoList"/>
    <w:uiPriority w:val="99"/>
    <w:semiHidden/>
    <w:unhideWhenUsed/>
    <w:rsid w:val="00845153"/>
  </w:style>
  <w:style w:type="numbering" w:customStyle="1" w:styleId="NoList2312">
    <w:name w:val="No List2312"/>
    <w:next w:val="NoList"/>
    <w:uiPriority w:val="99"/>
    <w:semiHidden/>
    <w:unhideWhenUsed/>
    <w:rsid w:val="00845153"/>
  </w:style>
  <w:style w:type="numbering" w:customStyle="1" w:styleId="NoList3312">
    <w:name w:val="No List3312"/>
    <w:next w:val="NoList"/>
    <w:uiPriority w:val="99"/>
    <w:semiHidden/>
    <w:unhideWhenUsed/>
    <w:rsid w:val="00845153"/>
  </w:style>
  <w:style w:type="numbering" w:customStyle="1" w:styleId="NoList4312">
    <w:name w:val="No List4312"/>
    <w:next w:val="NoList"/>
    <w:uiPriority w:val="99"/>
    <w:semiHidden/>
    <w:unhideWhenUsed/>
    <w:rsid w:val="00845153"/>
  </w:style>
  <w:style w:type="numbering" w:customStyle="1" w:styleId="NoList5212">
    <w:name w:val="No List5212"/>
    <w:next w:val="NoList"/>
    <w:uiPriority w:val="99"/>
    <w:semiHidden/>
    <w:unhideWhenUsed/>
    <w:rsid w:val="00845153"/>
  </w:style>
  <w:style w:type="numbering" w:customStyle="1" w:styleId="NoList6212">
    <w:name w:val="No List6212"/>
    <w:next w:val="NoList"/>
    <w:uiPriority w:val="99"/>
    <w:semiHidden/>
    <w:unhideWhenUsed/>
    <w:rsid w:val="00845153"/>
  </w:style>
  <w:style w:type="numbering" w:customStyle="1" w:styleId="NoList7212">
    <w:name w:val="No List7212"/>
    <w:next w:val="NoList"/>
    <w:uiPriority w:val="99"/>
    <w:semiHidden/>
    <w:unhideWhenUsed/>
    <w:rsid w:val="00845153"/>
  </w:style>
  <w:style w:type="numbering" w:customStyle="1" w:styleId="NoList11212">
    <w:name w:val="No List11212"/>
    <w:next w:val="NoList"/>
    <w:uiPriority w:val="99"/>
    <w:semiHidden/>
    <w:unhideWhenUsed/>
    <w:rsid w:val="00845153"/>
  </w:style>
  <w:style w:type="numbering" w:customStyle="1" w:styleId="NoList21212">
    <w:name w:val="No List21212"/>
    <w:next w:val="NoList"/>
    <w:uiPriority w:val="99"/>
    <w:semiHidden/>
    <w:unhideWhenUsed/>
    <w:rsid w:val="00845153"/>
  </w:style>
  <w:style w:type="numbering" w:customStyle="1" w:styleId="NoList31212">
    <w:name w:val="No List31212"/>
    <w:next w:val="NoList"/>
    <w:uiPriority w:val="99"/>
    <w:semiHidden/>
    <w:unhideWhenUsed/>
    <w:rsid w:val="00845153"/>
  </w:style>
  <w:style w:type="numbering" w:customStyle="1" w:styleId="NoList41212">
    <w:name w:val="No List41212"/>
    <w:next w:val="NoList"/>
    <w:uiPriority w:val="99"/>
    <w:semiHidden/>
    <w:unhideWhenUsed/>
    <w:rsid w:val="00845153"/>
  </w:style>
  <w:style w:type="numbering" w:customStyle="1" w:styleId="NoList51112">
    <w:name w:val="No List51112"/>
    <w:next w:val="NoList"/>
    <w:uiPriority w:val="99"/>
    <w:semiHidden/>
    <w:unhideWhenUsed/>
    <w:rsid w:val="00845153"/>
  </w:style>
  <w:style w:type="numbering" w:customStyle="1" w:styleId="NoList61112">
    <w:name w:val="No List61112"/>
    <w:next w:val="NoList"/>
    <w:uiPriority w:val="99"/>
    <w:semiHidden/>
    <w:unhideWhenUsed/>
    <w:rsid w:val="00845153"/>
  </w:style>
  <w:style w:type="numbering" w:customStyle="1" w:styleId="NoList71112">
    <w:name w:val="No List71112"/>
    <w:next w:val="NoList"/>
    <w:uiPriority w:val="99"/>
    <w:semiHidden/>
    <w:unhideWhenUsed/>
    <w:rsid w:val="00845153"/>
  </w:style>
  <w:style w:type="numbering" w:customStyle="1" w:styleId="NoList81112">
    <w:name w:val="No List81112"/>
    <w:next w:val="NoList"/>
    <w:uiPriority w:val="99"/>
    <w:semiHidden/>
    <w:unhideWhenUsed/>
    <w:rsid w:val="00845153"/>
  </w:style>
  <w:style w:type="numbering" w:customStyle="1" w:styleId="NoList12212">
    <w:name w:val="No List12212"/>
    <w:next w:val="NoList"/>
    <w:uiPriority w:val="99"/>
    <w:semiHidden/>
    <w:rsid w:val="00845153"/>
  </w:style>
  <w:style w:type="numbering" w:customStyle="1" w:styleId="NoList111212">
    <w:name w:val="No List111212"/>
    <w:next w:val="NoList"/>
    <w:uiPriority w:val="99"/>
    <w:semiHidden/>
    <w:unhideWhenUsed/>
    <w:rsid w:val="00845153"/>
  </w:style>
  <w:style w:type="numbering" w:customStyle="1" w:styleId="11212">
    <w:name w:val="无列表11212"/>
    <w:next w:val="NoList"/>
    <w:semiHidden/>
    <w:rsid w:val="00845153"/>
  </w:style>
  <w:style w:type="numbering" w:customStyle="1" w:styleId="NoList22212">
    <w:name w:val="No List22212"/>
    <w:next w:val="NoList"/>
    <w:uiPriority w:val="99"/>
    <w:semiHidden/>
    <w:unhideWhenUsed/>
    <w:rsid w:val="00845153"/>
  </w:style>
  <w:style w:type="numbering" w:customStyle="1" w:styleId="NoList32212">
    <w:name w:val="No List32212"/>
    <w:next w:val="NoList"/>
    <w:uiPriority w:val="99"/>
    <w:semiHidden/>
    <w:unhideWhenUsed/>
    <w:rsid w:val="00845153"/>
  </w:style>
  <w:style w:type="numbering" w:customStyle="1" w:styleId="NoList42112">
    <w:name w:val="No List42112"/>
    <w:next w:val="NoList"/>
    <w:uiPriority w:val="99"/>
    <w:semiHidden/>
    <w:unhideWhenUsed/>
    <w:rsid w:val="00845153"/>
  </w:style>
  <w:style w:type="numbering" w:customStyle="1" w:styleId="NoList211112">
    <w:name w:val="No List211112"/>
    <w:next w:val="NoList"/>
    <w:uiPriority w:val="99"/>
    <w:semiHidden/>
    <w:unhideWhenUsed/>
    <w:rsid w:val="00845153"/>
  </w:style>
  <w:style w:type="numbering" w:customStyle="1" w:styleId="NoList311112">
    <w:name w:val="No List311112"/>
    <w:next w:val="NoList"/>
    <w:uiPriority w:val="99"/>
    <w:semiHidden/>
    <w:unhideWhenUsed/>
    <w:rsid w:val="00845153"/>
  </w:style>
  <w:style w:type="numbering" w:customStyle="1" w:styleId="NoList411112">
    <w:name w:val="No List411112"/>
    <w:next w:val="NoList"/>
    <w:uiPriority w:val="99"/>
    <w:semiHidden/>
    <w:unhideWhenUsed/>
    <w:rsid w:val="00845153"/>
  </w:style>
  <w:style w:type="numbering" w:customStyle="1" w:styleId="1111120">
    <w:name w:val="无列表111112"/>
    <w:next w:val="NoList"/>
    <w:semiHidden/>
    <w:rsid w:val="00845153"/>
  </w:style>
  <w:style w:type="numbering" w:customStyle="1" w:styleId="NoList1111112">
    <w:name w:val="No List1111112"/>
    <w:next w:val="NoList"/>
    <w:uiPriority w:val="99"/>
    <w:semiHidden/>
    <w:unhideWhenUsed/>
    <w:rsid w:val="00845153"/>
  </w:style>
  <w:style w:type="numbering" w:customStyle="1" w:styleId="NoList121112">
    <w:name w:val="No List121112"/>
    <w:next w:val="NoList"/>
    <w:uiPriority w:val="99"/>
    <w:semiHidden/>
    <w:unhideWhenUsed/>
    <w:rsid w:val="00845153"/>
  </w:style>
  <w:style w:type="numbering" w:customStyle="1" w:styleId="NoList221112">
    <w:name w:val="No List221112"/>
    <w:next w:val="NoList"/>
    <w:uiPriority w:val="99"/>
    <w:semiHidden/>
    <w:unhideWhenUsed/>
    <w:rsid w:val="00845153"/>
  </w:style>
  <w:style w:type="numbering" w:customStyle="1" w:styleId="NoList321112">
    <w:name w:val="No List321112"/>
    <w:next w:val="NoList"/>
    <w:uiPriority w:val="99"/>
    <w:semiHidden/>
    <w:unhideWhenUsed/>
    <w:rsid w:val="00845153"/>
  </w:style>
  <w:style w:type="numbering" w:customStyle="1" w:styleId="NoList1412">
    <w:name w:val="No List1412"/>
    <w:next w:val="NoList"/>
    <w:uiPriority w:val="99"/>
    <w:semiHidden/>
    <w:unhideWhenUsed/>
    <w:rsid w:val="00845153"/>
  </w:style>
  <w:style w:type="numbering" w:customStyle="1" w:styleId="NoList1512">
    <w:name w:val="No List1512"/>
    <w:next w:val="NoList"/>
    <w:uiPriority w:val="99"/>
    <w:semiHidden/>
    <w:unhideWhenUsed/>
    <w:rsid w:val="00845153"/>
  </w:style>
  <w:style w:type="numbering" w:customStyle="1" w:styleId="NoList2412">
    <w:name w:val="No List2412"/>
    <w:next w:val="NoList"/>
    <w:uiPriority w:val="99"/>
    <w:semiHidden/>
    <w:unhideWhenUsed/>
    <w:rsid w:val="00845153"/>
  </w:style>
  <w:style w:type="numbering" w:customStyle="1" w:styleId="NoList3412">
    <w:name w:val="No List3412"/>
    <w:next w:val="NoList"/>
    <w:uiPriority w:val="99"/>
    <w:semiHidden/>
    <w:unhideWhenUsed/>
    <w:rsid w:val="00845153"/>
  </w:style>
  <w:style w:type="numbering" w:customStyle="1" w:styleId="NoList4412">
    <w:name w:val="No List4412"/>
    <w:next w:val="NoList"/>
    <w:uiPriority w:val="99"/>
    <w:semiHidden/>
    <w:unhideWhenUsed/>
    <w:rsid w:val="00845153"/>
  </w:style>
  <w:style w:type="numbering" w:customStyle="1" w:styleId="NoList5312">
    <w:name w:val="No List5312"/>
    <w:next w:val="NoList"/>
    <w:uiPriority w:val="99"/>
    <w:semiHidden/>
    <w:unhideWhenUsed/>
    <w:rsid w:val="00845153"/>
  </w:style>
  <w:style w:type="numbering" w:customStyle="1" w:styleId="NoList6312">
    <w:name w:val="No List6312"/>
    <w:next w:val="NoList"/>
    <w:uiPriority w:val="99"/>
    <w:semiHidden/>
    <w:unhideWhenUsed/>
    <w:rsid w:val="00845153"/>
  </w:style>
  <w:style w:type="numbering" w:customStyle="1" w:styleId="NoList7312">
    <w:name w:val="No List7312"/>
    <w:next w:val="NoList"/>
    <w:uiPriority w:val="99"/>
    <w:semiHidden/>
    <w:unhideWhenUsed/>
    <w:rsid w:val="00845153"/>
  </w:style>
  <w:style w:type="numbering" w:customStyle="1" w:styleId="NoList8212">
    <w:name w:val="No List8212"/>
    <w:next w:val="NoList"/>
    <w:uiPriority w:val="99"/>
    <w:semiHidden/>
    <w:unhideWhenUsed/>
    <w:rsid w:val="00845153"/>
  </w:style>
  <w:style w:type="numbering" w:customStyle="1" w:styleId="NoList9212">
    <w:name w:val="No List9212"/>
    <w:next w:val="NoList"/>
    <w:uiPriority w:val="99"/>
    <w:semiHidden/>
    <w:unhideWhenUsed/>
    <w:rsid w:val="00845153"/>
  </w:style>
  <w:style w:type="numbering" w:customStyle="1" w:styleId="NoList11312">
    <w:name w:val="No List11312"/>
    <w:next w:val="NoList"/>
    <w:uiPriority w:val="99"/>
    <w:semiHidden/>
    <w:unhideWhenUsed/>
    <w:rsid w:val="00845153"/>
  </w:style>
  <w:style w:type="numbering" w:customStyle="1" w:styleId="NoList21312">
    <w:name w:val="No List21312"/>
    <w:next w:val="NoList"/>
    <w:uiPriority w:val="99"/>
    <w:semiHidden/>
    <w:unhideWhenUsed/>
    <w:rsid w:val="00845153"/>
  </w:style>
  <w:style w:type="numbering" w:customStyle="1" w:styleId="NoList31312">
    <w:name w:val="No List31312"/>
    <w:next w:val="NoList"/>
    <w:uiPriority w:val="99"/>
    <w:semiHidden/>
    <w:unhideWhenUsed/>
    <w:rsid w:val="00845153"/>
  </w:style>
  <w:style w:type="numbering" w:customStyle="1" w:styleId="NoList41312">
    <w:name w:val="No List41312"/>
    <w:next w:val="NoList"/>
    <w:uiPriority w:val="99"/>
    <w:semiHidden/>
    <w:unhideWhenUsed/>
    <w:rsid w:val="00845153"/>
  </w:style>
  <w:style w:type="numbering" w:customStyle="1" w:styleId="NoList51212">
    <w:name w:val="No List51212"/>
    <w:next w:val="NoList"/>
    <w:uiPriority w:val="99"/>
    <w:semiHidden/>
    <w:unhideWhenUsed/>
    <w:rsid w:val="00845153"/>
  </w:style>
  <w:style w:type="numbering" w:customStyle="1" w:styleId="NoList61212">
    <w:name w:val="No List61212"/>
    <w:next w:val="NoList"/>
    <w:uiPriority w:val="99"/>
    <w:semiHidden/>
    <w:unhideWhenUsed/>
    <w:rsid w:val="00845153"/>
  </w:style>
  <w:style w:type="numbering" w:customStyle="1" w:styleId="NoList71212">
    <w:name w:val="No List71212"/>
    <w:next w:val="NoList"/>
    <w:uiPriority w:val="99"/>
    <w:semiHidden/>
    <w:unhideWhenUsed/>
    <w:rsid w:val="00845153"/>
  </w:style>
  <w:style w:type="numbering" w:customStyle="1" w:styleId="NoList81212">
    <w:name w:val="No List81212"/>
    <w:next w:val="NoList"/>
    <w:uiPriority w:val="99"/>
    <w:semiHidden/>
    <w:unhideWhenUsed/>
    <w:rsid w:val="00845153"/>
  </w:style>
  <w:style w:type="numbering" w:customStyle="1" w:styleId="NoList91112">
    <w:name w:val="No List91112"/>
    <w:next w:val="NoList"/>
    <w:uiPriority w:val="99"/>
    <w:semiHidden/>
    <w:unhideWhenUsed/>
    <w:rsid w:val="00845153"/>
  </w:style>
  <w:style w:type="numbering" w:customStyle="1" w:styleId="LFO19212">
    <w:name w:val="LFO19212"/>
    <w:basedOn w:val="NoList"/>
    <w:rsid w:val="00845153"/>
  </w:style>
  <w:style w:type="numbering" w:customStyle="1" w:styleId="NoList10112">
    <w:name w:val="No List10112"/>
    <w:next w:val="NoList"/>
    <w:uiPriority w:val="99"/>
    <w:semiHidden/>
    <w:unhideWhenUsed/>
    <w:rsid w:val="00845153"/>
  </w:style>
  <w:style w:type="numbering" w:customStyle="1" w:styleId="LFO191112">
    <w:name w:val="LFO191112"/>
    <w:basedOn w:val="NoList"/>
    <w:rsid w:val="00845153"/>
  </w:style>
  <w:style w:type="numbering" w:customStyle="1" w:styleId="NoList12312">
    <w:name w:val="No List12312"/>
    <w:next w:val="NoList"/>
    <w:uiPriority w:val="99"/>
    <w:semiHidden/>
    <w:rsid w:val="00845153"/>
  </w:style>
  <w:style w:type="numbering" w:customStyle="1" w:styleId="NoList111312">
    <w:name w:val="No List111312"/>
    <w:next w:val="NoList"/>
    <w:uiPriority w:val="99"/>
    <w:semiHidden/>
    <w:unhideWhenUsed/>
    <w:rsid w:val="00845153"/>
  </w:style>
  <w:style w:type="numbering" w:customStyle="1" w:styleId="1312">
    <w:name w:val="无列表1312"/>
    <w:next w:val="NoList"/>
    <w:semiHidden/>
    <w:rsid w:val="00845153"/>
  </w:style>
  <w:style w:type="numbering" w:customStyle="1" w:styleId="13120">
    <w:name w:val="リストなし1312"/>
    <w:next w:val="NoList"/>
    <w:uiPriority w:val="99"/>
    <w:semiHidden/>
    <w:unhideWhenUsed/>
    <w:rsid w:val="00845153"/>
  </w:style>
  <w:style w:type="numbering" w:customStyle="1" w:styleId="11312">
    <w:name w:val="无列表11312"/>
    <w:next w:val="NoList"/>
    <w:semiHidden/>
    <w:rsid w:val="00845153"/>
  </w:style>
  <w:style w:type="numbering" w:customStyle="1" w:styleId="112120">
    <w:name w:val="リストなし11212"/>
    <w:next w:val="NoList"/>
    <w:uiPriority w:val="99"/>
    <w:semiHidden/>
    <w:unhideWhenUsed/>
    <w:rsid w:val="00845153"/>
  </w:style>
  <w:style w:type="numbering" w:customStyle="1" w:styleId="NoList22312">
    <w:name w:val="No List22312"/>
    <w:next w:val="NoList"/>
    <w:uiPriority w:val="99"/>
    <w:semiHidden/>
    <w:unhideWhenUsed/>
    <w:rsid w:val="00845153"/>
  </w:style>
  <w:style w:type="numbering" w:customStyle="1" w:styleId="NoList32312">
    <w:name w:val="No List32312"/>
    <w:next w:val="NoList"/>
    <w:uiPriority w:val="99"/>
    <w:semiHidden/>
    <w:unhideWhenUsed/>
    <w:rsid w:val="00845153"/>
  </w:style>
  <w:style w:type="numbering" w:customStyle="1" w:styleId="NoList42212">
    <w:name w:val="No List42212"/>
    <w:next w:val="NoList"/>
    <w:uiPriority w:val="99"/>
    <w:semiHidden/>
    <w:unhideWhenUsed/>
    <w:rsid w:val="00845153"/>
  </w:style>
  <w:style w:type="numbering" w:customStyle="1" w:styleId="NoList211212">
    <w:name w:val="No List211212"/>
    <w:next w:val="NoList"/>
    <w:uiPriority w:val="99"/>
    <w:semiHidden/>
    <w:unhideWhenUsed/>
    <w:rsid w:val="00845153"/>
  </w:style>
  <w:style w:type="numbering" w:customStyle="1" w:styleId="NoList311212">
    <w:name w:val="No List311212"/>
    <w:next w:val="NoList"/>
    <w:uiPriority w:val="99"/>
    <w:semiHidden/>
    <w:unhideWhenUsed/>
    <w:rsid w:val="00845153"/>
  </w:style>
  <w:style w:type="numbering" w:customStyle="1" w:styleId="NoList411212">
    <w:name w:val="No List411212"/>
    <w:next w:val="NoList"/>
    <w:uiPriority w:val="99"/>
    <w:semiHidden/>
    <w:unhideWhenUsed/>
    <w:rsid w:val="00845153"/>
  </w:style>
  <w:style w:type="numbering" w:customStyle="1" w:styleId="111212">
    <w:name w:val="无列表111212"/>
    <w:next w:val="NoList"/>
    <w:semiHidden/>
    <w:rsid w:val="00845153"/>
  </w:style>
  <w:style w:type="numbering" w:customStyle="1" w:styleId="NoList1111212">
    <w:name w:val="No List1111212"/>
    <w:next w:val="NoList"/>
    <w:uiPriority w:val="99"/>
    <w:semiHidden/>
    <w:unhideWhenUsed/>
    <w:rsid w:val="00845153"/>
  </w:style>
  <w:style w:type="numbering" w:customStyle="1" w:styleId="NoList121212">
    <w:name w:val="No List121212"/>
    <w:next w:val="NoList"/>
    <w:uiPriority w:val="99"/>
    <w:semiHidden/>
    <w:unhideWhenUsed/>
    <w:rsid w:val="00845153"/>
  </w:style>
  <w:style w:type="numbering" w:customStyle="1" w:styleId="NoList221212">
    <w:name w:val="No List221212"/>
    <w:next w:val="NoList"/>
    <w:uiPriority w:val="99"/>
    <w:semiHidden/>
    <w:unhideWhenUsed/>
    <w:rsid w:val="00845153"/>
  </w:style>
  <w:style w:type="numbering" w:customStyle="1" w:styleId="NoList321212">
    <w:name w:val="No List321212"/>
    <w:next w:val="NoList"/>
    <w:uiPriority w:val="99"/>
    <w:semiHidden/>
    <w:unhideWhenUsed/>
    <w:rsid w:val="00845153"/>
  </w:style>
  <w:style w:type="numbering" w:customStyle="1" w:styleId="NoList1612">
    <w:name w:val="No List1612"/>
    <w:next w:val="NoList"/>
    <w:uiPriority w:val="99"/>
    <w:semiHidden/>
    <w:unhideWhenUsed/>
    <w:rsid w:val="00845153"/>
  </w:style>
  <w:style w:type="numbering" w:customStyle="1" w:styleId="NoList1712">
    <w:name w:val="No List1712"/>
    <w:next w:val="NoList"/>
    <w:uiPriority w:val="99"/>
    <w:semiHidden/>
    <w:unhideWhenUsed/>
    <w:rsid w:val="00845153"/>
  </w:style>
  <w:style w:type="numbering" w:customStyle="1" w:styleId="NoList2512">
    <w:name w:val="No List2512"/>
    <w:next w:val="NoList"/>
    <w:uiPriority w:val="99"/>
    <w:semiHidden/>
    <w:unhideWhenUsed/>
    <w:rsid w:val="00845153"/>
  </w:style>
  <w:style w:type="numbering" w:customStyle="1" w:styleId="NoList3512">
    <w:name w:val="No List3512"/>
    <w:next w:val="NoList"/>
    <w:uiPriority w:val="99"/>
    <w:semiHidden/>
    <w:unhideWhenUsed/>
    <w:rsid w:val="00845153"/>
  </w:style>
  <w:style w:type="numbering" w:customStyle="1" w:styleId="NoList4512">
    <w:name w:val="No List4512"/>
    <w:next w:val="NoList"/>
    <w:uiPriority w:val="99"/>
    <w:semiHidden/>
    <w:unhideWhenUsed/>
    <w:rsid w:val="00845153"/>
  </w:style>
  <w:style w:type="numbering" w:customStyle="1" w:styleId="NoList5412">
    <w:name w:val="No List5412"/>
    <w:next w:val="NoList"/>
    <w:uiPriority w:val="99"/>
    <w:semiHidden/>
    <w:unhideWhenUsed/>
    <w:rsid w:val="00845153"/>
  </w:style>
  <w:style w:type="numbering" w:customStyle="1" w:styleId="NoList6412">
    <w:name w:val="No List6412"/>
    <w:next w:val="NoList"/>
    <w:uiPriority w:val="99"/>
    <w:semiHidden/>
    <w:unhideWhenUsed/>
    <w:rsid w:val="00845153"/>
  </w:style>
  <w:style w:type="numbering" w:customStyle="1" w:styleId="NoList7412">
    <w:name w:val="No List7412"/>
    <w:next w:val="NoList"/>
    <w:uiPriority w:val="99"/>
    <w:semiHidden/>
    <w:unhideWhenUsed/>
    <w:rsid w:val="00845153"/>
  </w:style>
  <w:style w:type="numbering" w:customStyle="1" w:styleId="NoList8312">
    <w:name w:val="No List8312"/>
    <w:next w:val="NoList"/>
    <w:uiPriority w:val="99"/>
    <w:semiHidden/>
    <w:unhideWhenUsed/>
    <w:rsid w:val="00845153"/>
  </w:style>
  <w:style w:type="numbering" w:customStyle="1" w:styleId="NoList9312">
    <w:name w:val="No List9312"/>
    <w:next w:val="NoList"/>
    <w:uiPriority w:val="99"/>
    <w:semiHidden/>
    <w:unhideWhenUsed/>
    <w:rsid w:val="00845153"/>
  </w:style>
  <w:style w:type="numbering" w:customStyle="1" w:styleId="NoList11412">
    <w:name w:val="No List11412"/>
    <w:next w:val="NoList"/>
    <w:uiPriority w:val="99"/>
    <w:semiHidden/>
    <w:unhideWhenUsed/>
    <w:rsid w:val="00845153"/>
  </w:style>
  <w:style w:type="numbering" w:customStyle="1" w:styleId="NoList21412">
    <w:name w:val="No List21412"/>
    <w:next w:val="NoList"/>
    <w:uiPriority w:val="99"/>
    <w:semiHidden/>
    <w:unhideWhenUsed/>
    <w:rsid w:val="00845153"/>
  </w:style>
  <w:style w:type="numbering" w:customStyle="1" w:styleId="NoList31412">
    <w:name w:val="No List31412"/>
    <w:next w:val="NoList"/>
    <w:uiPriority w:val="99"/>
    <w:semiHidden/>
    <w:unhideWhenUsed/>
    <w:rsid w:val="00845153"/>
  </w:style>
  <w:style w:type="numbering" w:customStyle="1" w:styleId="NoList41412">
    <w:name w:val="No List41412"/>
    <w:next w:val="NoList"/>
    <w:uiPriority w:val="99"/>
    <w:semiHidden/>
    <w:unhideWhenUsed/>
    <w:rsid w:val="00845153"/>
  </w:style>
  <w:style w:type="numbering" w:customStyle="1" w:styleId="NoList51312">
    <w:name w:val="No List51312"/>
    <w:next w:val="NoList"/>
    <w:uiPriority w:val="99"/>
    <w:semiHidden/>
    <w:unhideWhenUsed/>
    <w:rsid w:val="00845153"/>
  </w:style>
  <w:style w:type="numbering" w:customStyle="1" w:styleId="NoList61312">
    <w:name w:val="No List61312"/>
    <w:next w:val="NoList"/>
    <w:uiPriority w:val="99"/>
    <w:semiHidden/>
    <w:unhideWhenUsed/>
    <w:rsid w:val="00845153"/>
  </w:style>
  <w:style w:type="numbering" w:customStyle="1" w:styleId="NoList71312">
    <w:name w:val="No List71312"/>
    <w:next w:val="NoList"/>
    <w:uiPriority w:val="99"/>
    <w:semiHidden/>
    <w:unhideWhenUsed/>
    <w:rsid w:val="00845153"/>
  </w:style>
  <w:style w:type="numbering" w:customStyle="1" w:styleId="NoList81312">
    <w:name w:val="No List81312"/>
    <w:next w:val="NoList"/>
    <w:uiPriority w:val="99"/>
    <w:semiHidden/>
    <w:unhideWhenUsed/>
    <w:rsid w:val="00845153"/>
  </w:style>
  <w:style w:type="numbering" w:customStyle="1" w:styleId="NoList91212">
    <w:name w:val="No List91212"/>
    <w:next w:val="NoList"/>
    <w:uiPriority w:val="99"/>
    <w:semiHidden/>
    <w:unhideWhenUsed/>
    <w:rsid w:val="00845153"/>
  </w:style>
  <w:style w:type="numbering" w:customStyle="1" w:styleId="LFO19312">
    <w:name w:val="LFO19312"/>
    <w:basedOn w:val="NoList"/>
    <w:rsid w:val="00845153"/>
  </w:style>
  <w:style w:type="numbering" w:customStyle="1" w:styleId="NoList10212">
    <w:name w:val="No List10212"/>
    <w:next w:val="NoList"/>
    <w:uiPriority w:val="99"/>
    <w:semiHidden/>
    <w:unhideWhenUsed/>
    <w:rsid w:val="00845153"/>
  </w:style>
  <w:style w:type="numbering" w:customStyle="1" w:styleId="LFO191212">
    <w:name w:val="LFO191212"/>
    <w:basedOn w:val="NoList"/>
    <w:rsid w:val="00845153"/>
  </w:style>
  <w:style w:type="numbering" w:customStyle="1" w:styleId="NoList12412">
    <w:name w:val="No List12412"/>
    <w:next w:val="NoList"/>
    <w:uiPriority w:val="99"/>
    <w:semiHidden/>
    <w:rsid w:val="00845153"/>
  </w:style>
  <w:style w:type="numbering" w:customStyle="1" w:styleId="NoList111412">
    <w:name w:val="No List111412"/>
    <w:next w:val="NoList"/>
    <w:uiPriority w:val="99"/>
    <w:semiHidden/>
    <w:unhideWhenUsed/>
    <w:rsid w:val="00845153"/>
  </w:style>
  <w:style w:type="numbering" w:customStyle="1" w:styleId="1412">
    <w:name w:val="无列表1412"/>
    <w:next w:val="NoList"/>
    <w:semiHidden/>
    <w:rsid w:val="00845153"/>
  </w:style>
  <w:style w:type="numbering" w:customStyle="1" w:styleId="14120">
    <w:name w:val="リストなし1412"/>
    <w:next w:val="NoList"/>
    <w:uiPriority w:val="99"/>
    <w:semiHidden/>
    <w:unhideWhenUsed/>
    <w:rsid w:val="00845153"/>
  </w:style>
  <w:style w:type="numbering" w:customStyle="1" w:styleId="11412">
    <w:name w:val="无列表11412"/>
    <w:next w:val="NoList"/>
    <w:semiHidden/>
    <w:rsid w:val="00845153"/>
  </w:style>
  <w:style w:type="numbering" w:customStyle="1" w:styleId="113120">
    <w:name w:val="リストなし11312"/>
    <w:next w:val="NoList"/>
    <w:uiPriority w:val="99"/>
    <w:semiHidden/>
    <w:unhideWhenUsed/>
    <w:rsid w:val="00845153"/>
  </w:style>
  <w:style w:type="numbering" w:customStyle="1" w:styleId="NoList22412">
    <w:name w:val="No List22412"/>
    <w:next w:val="NoList"/>
    <w:uiPriority w:val="99"/>
    <w:semiHidden/>
    <w:unhideWhenUsed/>
    <w:rsid w:val="00845153"/>
  </w:style>
  <w:style w:type="numbering" w:customStyle="1" w:styleId="NoList32412">
    <w:name w:val="No List32412"/>
    <w:next w:val="NoList"/>
    <w:uiPriority w:val="99"/>
    <w:semiHidden/>
    <w:unhideWhenUsed/>
    <w:rsid w:val="00845153"/>
  </w:style>
  <w:style w:type="numbering" w:customStyle="1" w:styleId="NoList42312">
    <w:name w:val="No List42312"/>
    <w:next w:val="NoList"/>
    <w:uiPriority w:val="99"/>
    <w:semiHidden/>
    <w:unhideWhenUsed/>
    <w:rsid w:val="00845153"/>
  </w:style>
  <w:style w:type="numbering" w:customStyle="1" w:styleId="NoList211312">
    <w:name w:val="No List211312"/>
    <w:next w:val="NoList"/>
    <w:uiPriority w:val="99"/>
    <w:semiHidden/>
    <w:unhideWhenUsed/>
    <w:rsid w:val="00845153"/>
  </w:style>
  <w:style w:type="numbering" w:customStyle="1" w:styleId="NoList311312">
    <w:name w:val="No List311312"/>
    <w:next w:val="NoList"/>
    <w:uiPriority w:val="99"/>
    <w:semiHidden/>
    <w:unhideWhenUsed/>
    <w:rsid w:val="00845153"/>
  </w:style>
  <w:style w:type="numbering" w:customStyle="1" w:styleId="NoList411312">
    <w:name w:val="No List411312"/>
    <w:next w:val="NoList"/>
    <w:uiPriority w:val="99"/>
    <w:semiHidden/>
    <w:unhideWhenUsed/>
    <w:rsid w:val="00845153"/>
  </w:style>
  <w:style w:type="numbering" w:customStyle="1" w:styleId="111312">
    <w:name w:val="无列表111312"/>
    <w:next w:val="NoList"/>
    <w:semiHidden/>
    <w:rsid w:val="00845153"/>
  </w:style>
  <w:style w:type="numbering" w:customStyle="1" w:styleId="NoList1111312">
    <w:name w:val="No List1111312"/>
    <w:next w:val="NoList"/>
    <w:uiPriority w:val="99"/>
    <w:semiHidden/>
    <w:unhideWhenUsed/>
    <w:rsid w:val="00845153"/>
  </w:style>
  <w:style w:type="numbering" w:customStyle="1" w:styleId="NoList121312">
    <w:name w:val="No List121312"/>
    <w:next w:val="NoList"/>
    <w:uiPriority w:val="99"/>
    <w:semiHidden/>
    <w:unhideWhenUsed/>
    <w:rsid w:val="00845153"/>
  </w:style>
  <w:style w:type="numbering" w:customStyle="1" w:styleId="NoList221312">
    <w:name w:val="No List221312"/>
    <w:next w:val="NoList"/>
    <w:uiPriority w:val="99"/>
    <w:semiHidden/>
    <w:unhideWhenUsed/>
    <w:rsid w:val="00845153"/>
  </w:style>
  <w:style w:type="numbering" w:customStyle="1" w:styleId="NoList321312">
    <w:name w:val="No List321312"/>
    <w:next w:val="NoList"/>
    <w:uiPriority w:val="99"/>
    <w:semiHidden/>
    <w:unhideWhenUsed/>
    <w:rsid w:val="00845153"/>
  </w:style>
  <w:style w:type="table" w:customStyle="1" w:styleId="1123">
    <w:name w:val="网格型11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5F4B"/>
    <w:rPr>
      <w:rFonts w:eastAsia="MS Mincho"/>
      <w:lang w:val="en-US" w:eastAsia="en-US"/>
    </w:rPr>
    <w:tblPr/>
  </w:style>
  <w:style w:type="table" w:customStyle="1" w:styleId="Tabellengitternetz11122">
    <w:name w:val="Tabellengitternetz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585F4B"/>
    <w:rPr>
      <w:lang w:val="en-GB" w:eastAsia="ja-JP" w:bidi="ar-SA"/>
    </w:rPr>
  </w:style>
  <w:style w:type="paragraph" w:customStyle="1" w:styleId="a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585F4B"/>
    <w:rPr>
      <w:lang w:eastAsia="ja-JP"/>
    </w:rPr>
  </w:style>
  <w:style w:type="character" w:customStyle="1" w:styleId="3GPPChar">
    <w:name w:val="3GPP 正文 Char"/>
    <w:link w:val="3GPP"/>
    <w:rsid w:val="00585F4B"/>
    <w:rPr>
      <w:rFonts w:eastAsia="SimSun"/>
      <w:lang w:eastAsia="ja-JP"/>
    </w:rPr>
  </w:style>
  <w:style w:type="paragraph" w:customStyle="1" w:styleId="00BodyText">
    <w:name w:val="00 BodyText"/>
    <w:basedOn w:val="Normal"/>
    <w:uiPriority w:val="99"/>
    <w:qFormat/>
    <w:rsid w:val="00585F4B"/>
    <w:pPr>
      <w:spacing w:after="220"/>
    </w:pPr>
    <w:rPr>
      <w:rFonts w:ascii="Arial" w:eastAsia="Malgun Gothic" w:hAnsi="Arial"/>
      <w:sz w:val="22"/>
      <w:lang w:val="en-US"/>
    </w:rPr>
  </w:style>
  <w:style w:type="paragraph" w:customStyle="1" w:styleId="ae">
    <w:name w:val="??"/>
    <w:uiPriority w:val="99"/>
    <w:qFormat/>
    <w:rsid w:val="00585F4B"/>
    <w:pPr>
      <w:widowControl w:val="0"/>
    </w:pPr>
    <w:rPr>
      <w:rFonts w:eastAsia="Malgun Gothic"/>
      <w:lang w:val="en-US" w:eastAsia="en-US"/>
    </w:rPr>
  </w:style>
  <w:style w:type="paragraph" w:customStyle="1" w:styleId="29">
    <w:name w:val="??? 2"/>
    <w:basedOn w:val="ae"/>
    <w:next w:val="ae"/>
    <w:uiPriority w:val="99"/>
    <w:qFormat/>
    <w:rsid w:val="00585F4B"/>
    <w:pPr>
      <w:keepNext/>
    </w:pPr>
    <w:rPr>
      <w:rFonts w:ascii="Arial" w:hAnsi="Arial"/>
      <w:b/>
      <w:sz w:val="24"/>
    </w:rPr>
  </w:style>
  <w:style w:type="paragraph" w:customStyle="1" w:styleId="Norma">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85F4B"/>
    <w:rPr>
      <w:rFonts w:ascii="Arial" w:eastAsia="SimSun" w:hAnsi="Arial"/>
      <w:lang w:val="en-US"/>
    </w:rPr>
  </w:style>
  <w:style w:type="paragraph" w:customStyle="1" w:styleId="AL">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585F4B"/>
    <w:pPr>
      <w:spacing w:before="240" w:after="0"/>
      <w:ind w:left="540"/>
      <w:jc w:val="both"/>
    </w:pPr>
    <w:rPr>
      <w:rFonts w:ascii="Arial" w:eastAsia="MS Mincho" w:hAnsi="Arial"/>
      <w:lang w:val="en-US"/>
    </w:rPr>
  </w:style>
  <w:style w:type="character" w:customStyle="1" w:styleId="BodyBestChar">
    <w:name w:val="BodyBest Char"/>
    <w:link w:val="BodyBest"/>
    <w:rsid w:val="00585F4B"/>
    <w:rPr>
      <w:rFonts w:ascii="Arial" w:eastAsia="MS Mincho" w:hAnsi="Arial"/>
      <w:lang w:val="en-US" w:eastAsia="en-US"/>
    </w:rPr>
  </w:style>
  <w:style w:type="paragraph" w:customStyle="1" w:styleId="3GPPHeader">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85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85F4B"/>
    <w:rPr>
      <w:rFonts w:ascii="Arial" w:eastAsia="Malgun Gothic" w:hAnsi="Arial"/>
      <w:spacing w:val="2"/>
      <w:lang w:val="en-US" w:eastAsia="en-US"/>
    </w:rPr>
  </w:style>
  <w:style w:type="character" w:customStyle="1" w:styleId="tgc">
    <w:name w:val="_tgc"/>
    <w:rsid w:val="00585F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5F4B"/>
    <w:rPr>
      <w:rFonts w:ascii="Arial" w:hAnsi="Arial"/>
      <w:sz w:val="28"/>
      <w:lang w:val="en-GB" w:eastAsia="en-US"/>
    </w:rPr>
  </w:style>
  <w:style w:type="paragraph" w:customStyle="1" w:styleId="AC0">
    <w:name w:val="AC"/>
    <w:basedOn w:val="Normal"/>
    <w:uiPriority w:val="99"/>
    <w:qFormat/>
    <w:rsid w:val="00585F4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85F4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45153"/>
  </w:style>
  <w:style w:type="numbering" w:customStyle="1" w:styleId="NoList3111111">
    <w:name w:val="No List3111111"/>
    <w:next w:val="NoList"/>
    <w:uiPriority w:val="99"/>
    <w:semiHidden/>
    <w:unhideWhenUsed/>
    <w:rsid w:val="00845153"/>
  </w:style>
  <w:style w:type="numbering" w:customStyle="1" w:styleId="NoList4111111">
    <w:name w:val="No List4111111"/>
    <w:next w:val="NoList"/>
    <w:uiPriority w:val="99"/>
    <w:semiHidden/>
    <w:unhideWhenUsed/>
    <w:rsid w:val="00845153"/>
  </w:style>
  <w:style w:type="numbering" w:customStyle="1" w:styleId="NoList11111111">
    <w:name w:val="No List11111111"/>
    <w:next w:val="NoList"/>
    <w:uiPriority w:val="99"/>
    <w:semiHidden/>
    <w:unhideWhenUsed/>
    <w:rsid w:val="00845153"/>
  </w:style>
  <w:style w:type="numbering" w:customStyle="1" w:styleId="NoList1211111">
    <w:name w:val="No List1211111"/>
    <w:next w:val="NoList"/>
    <w:uiPriority w:val="99"/>
    <w:semiHidden/>
    <w:unhideWhenUsed/>
    <w:rsid w:val="00845153"/>
  </w:style>
  <w:style w:type="numbering" w:customStyle="1" w:styleId="LFO1911111">
    <w:name w:val="LFO1911111"/>
    <w:basedOn w:val="NoList"/>
    <w:rsid w:val="00845153"/>
  </w:style>
  <w:style w:type="table" w:customStyle="1" w:styleId="TableGrid181">
    <w:name w:val="Table Grid181"/>
    <w:basedOn w:val="TableNormal"/>
    <w:uiPriority w:val="39"/>
    <w:qFormat/>
    <w:rsid w:val="00585F4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45153"/>
  </w:style>
  <w:style w:type="table" w:customStyle="1" w:styleId="Tabellenraster1">
    <w:name w:val="Tabellenraster1"/>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5F4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5F4B"/>
    <w:rPr>
      <w:color w:val="605E5C"/>
      <w:shd w:val="clear" w:color="auto" w:fill="E1DFDD"/>
    </w:rPr>
  </w:style>
  <w:style w:type="table" w:customStyle="1" w:styleId="117">
    <w:name w:val="网格型 11"/>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85F4B"/>
    <w:rPr>
      <w:rFonts w:eastAsia="MS Mincho"/>
      <w:lang w:val="en-US" w:eastAsia="zh-CN"/>
    </w:rPr>
    <w:tblPr/>
  </w:style>
  <w:style w:type="table" w:customStyle="1" w:styleId="TableGrid7113">
    <w:name w:val="Table Grid71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F4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5F4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5153"/>
  </w:style>
  <w:style w:type="table" w:customStyle="1" w:styleId="TableGrid11128">
    <w:name w:val="Table Grid1112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3">
    <w:name w:val="@他1"/>
    <w:basedOn w:val="DefaultParagraphFont"/>
    <w:uiPriority w:val="99"/>
    <w:unhideWhenUsed/>
    <w:rsid w:val="002138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5AIRPNAIUNRU-1328258698-23290</_dlc_DocId>
    <_dlc_DocIdUrl xmlns="71c5aaf6-e6ce-465b-b873-5148d2a4c105">
      <Url>https://nokia.sharepoint.com/sites/c5g/5gradio/_layouts/15/DocIdRedir.aspx?ID=5AIRPNAIUNRU-1328258698-23290</Url>
      <Description>5AIRPNAIUNRU-1328258698-23290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685E2CC-64DE-4F3E-B2F7-95BAF743E51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E575A6B2-CA59-4616-83C0-E5BAEEBF2EAA}">
  <ds:schemaRefs>
    <ds:schemaRef ds:uri="http://schemas.microsoft.com/sharepoint/v3/contenttype/forms"/>
  </ds:schemaRefs>
</ds:datastoreItem>
</file>

<file path=customXml/itemProps3.xml><?xml version="1.0" encoding="utf-8"?>
<ds:datastoreItem xmlns:ds="http://schemas.openxmlformats.org/officeDocument/2006/customXml" ds:itemID="{676FF814-D9E8-471B-A8A8-0C23232B2619}">
  <ds:schemaRefs>
    <ds:schemaRef ds:uri="http://schemas.openxmlformats.org/officeDocument/2006/bibliography"/>
  </ds:schemaRefs>
</ds:datastoreItem>
</file>

<file path=customXml/itemProps4.xml><?xml version="1.0" encoding="utf-8"?>
<ds:datastoreItem xmlns:ds="http://schemas.openxmlformats.org/officeDocument/2006/customXml" ds:itemID="{29DFAC9B-6570-468C-8EFE-BEA0842CA2DA}">
  <ds:schemaRefs>
    <ds:schemaRef ds:uri="http://schemas.microsoft.com/sharepoint/events"/>
  </ds:schemaRefs>
</ds:datastoreItem>
</file>

<file path=customXml/itemProps5.xml><?xml version="1.0" encoding="utf-8"?>
<ds:datastoreItem xmlns:ds="http://schemas.openxmlformats.org/officeDocument/2006/customXml" ds:itemID="{FC8EAE08-1301-4C62-9158-E15CF8FB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30A57C-368A-43A6-8606-A1EEF8472D5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5642</Words>
  <Characters>32163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37730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3</cp:revision>
  <cp:lastPrinted>2019-02-26T07:05:00Z</cp:lastPrinted>
  <dcterms:created xsi:type="dcterms:W3CDTF">2023-05-26T03:31:00Z</dcterms:created>
  <dcterms:modified xsi:type="dcterms:W3CDTF">2023-05-26T05:25:00Z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1fc7110c-e4ac-4624-a1c1-c97d7e20e62f</vt:lpwstr>
  </property>
  <property fmtid="{D5CDD505-2E9C-101B-9397-08002B2CF9AE}" pid="4" name="MediaServiceImageTags">
    <vt:lpwstr/>
  </property>
  <property fmtid="{D5CDD505-2E9C-101B-9397-08002B2CF9AE}" pid="5" name="GrammarlyDocumentId">
    <vt:lpwstr>67ce8fcc6c27868ef3435c349d3d644b0e71fb53a200450246de55c040568b01</vt:lpwstr>
  </property>
  <property fmtid="{D5CDD505-2E9C-101B-9397-08002B2CF9AE}" pid="6" name="_2015_ms_pID_725343">
    <vt:lpwstr>(2)ZdTkObTkUZz+zkaWEqIcfQeuENshP4MRBD2CBEZxLPwjogqyqXJ7gO3bsw025kycBo2d59xo
dyKS6mHjn2SHP7EwdoLOfmcgFqGLgtL74FSa8WVSrbB+T6kRym2c0mE5+QVDS/i8ObTXEuKO
AD4MiQndQ83sKwuq1hYOto3iovqU1LW0t/aktm9tAPrSZ6gn6JzMWgx7V8Pjx0Lg/KgaZ+9Y
NESBuo1C1zKwKcJ8PZ</vt:lpwstr>
  </property>
  <property fmtid="{D5CDD505-2E9C-101B-9397-08002B2CF9AE}" pid="7" name="_2015_ms_pID_7253431">
    <vt:lpwstr>ak6qGefEEc4tCjiKkM6f/Qre3+ldIZHLp31ZSX4HMygR6fh7ekwhTz
wDOfWYJ6cEuUSd/lYp/hSn9PfG172hZDd1ASgj0/I2GbT9JSxnXkEUiX3c3yfz33IynTMQW+
InKRfvggdxe4A8i9MzUzANLAAVHi+CCfEbn1X7SLE+OYssCoJJ1zFWooXp/H9BB/JMZeKZsM
0kyOTVuzTJf436s/</vt:lpwstr>
  </property>
</Properties>
</file>